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277" w:rsidRDefault="0085627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47.65pt;margin-top:16.9pt;width:168.75pt;height:73.85pt;z-index:251616256" adj="-2054,4826">
            <v:textbox>
              <w:txbxContent>
                <w:p w:rsidR="00856277" w:rsidRDefault="00856277">
                  <w:r>
                    <w:t>S                       K       s(SOA)=s(KOB)</w:t>
                  </w:r>
                </w:p>
                <w:p w:rsidR="00856277" w:rsidRDefault="00856277">
                  <w:r>
                    <w:t xml:space="preserve">                                  s(SOK)=100°</w:t>
                  </w:r>
                </w:p>
                <w:p w:rsidR="00856277" w:rsidRDefault="00856277">
                  <w:r>
                    <w:t>A        O         B         s(KOB)=?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7" style="position:absolute;margin-left:223.55pt;margin-top:12pt;width:4.1pt;height:732.25pt;flip:x;z-index:251615232"/>
        </w:pict>
      </w:r>
      <w:r>
        <w:rPr>
          <w:rFonts w:ascii="Times New Roman" w:hAnsi="Times New Roman"/>
          <w:color w:val="FF0000"/>
          <w:sz w:val="24"/>
          <w:szCs w:val="24"/>
        </w:rPr>
        <w:t>4.  SINIF      1.DÖNEM      MATEMATİK</w:t>
      </w:r>
      <w:r w:rsidRPr="00C25E4A">
        <w:rPr>
          <w:rFonts w:ascii="Times New Roman" w:hAnsi="Times New Roman"/>
          <w:color w:val="FF0000"/>
          <w:sz w:val="24"/>
          <w:szCs w:val="24"/>
        </w:rPr>
        <w:t xml:space="preserve">  </w:t>
      </w:r>
    </w:p>
    <w:p w:rsidR="00856277" w:rsidRPr="00AF366F" w:rsidRDefault="0085627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8.15pt;margin-top:8.3pt;width:28.5pt;height:30pt;flip:y;z-index:2516193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60.4pt;margin-top:8.3pt;width:27.75pt;height:30pt;flip:x y;z-index:2516183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60.4pt;margin-top:38.3pt;width:56.25pt;height:0;z-index:251617280" o:connectortype="straight">
            <v:stroke startarrow="block" endarrow="block"/>
          </v:shape>
        </w:pict>
      </w:r>
      <w:r w:rsidRPr="00025FA5">
        <w:rPr>
          <w:rFonts w:ascii="Times New Roman" w:hAnsi="Times New Roman"/>
          <w:b/>
          <w:color w:val="FF0000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025FA5">
        <w:rPr>
          <w:noProof/>
          <w:color w:val="0000FF"/>
          <w:lang w:eastAsia="tr-TR"/>
        </w:rPr>
        <w:t xml:space="preserve"> </w:t>
      </w:r>
      <w:hyperlink r:id="rId5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www.google.com.tr/images?q=tbn:8VhBYzKLoXsiyM::www.nkfu.com/resimler/arda-turan-resimleri-3.jpg&amp;t=1&amp;h=94&amp;w=76&amp;usg=__4QMQwwN_pWppAM0m8Jv2qJEg-pU=" href="http://www.google.com.tr/imgres?imgurl=http://www.nkfu.com/resimler/arda-turan-resimleri-3.jpg&amp;imgrefurl=http://www.nkfu.com/arda-turan-resimleri/&amp;h=1262&amp;w=1024&amp;sz=274&amp;tbnid=8VhBYzKLoXsiyM:&amp;tbnh=150&amp;tbnw=122&amp;prev=/images?q=arda+turan&amp;zoom=1&amp;q=arda+turan&amp;hl=tr&amp;usg=__keBYUvt9siXDky6V6XXTJNEcCmw=&amp;sa=X&amp;ei=2guuTM2oJNOU4ga_ytn0Bg&amp;ved=0CCoQ9QEw" style="width:29.25pt;height:36pt;visibility:visible" o:button="t">
              <v:fill o:detectmouseclick="t"/>
              <v:imagedata r:id="rId6" o:title=""/>
            </v:shape>
          </w:pict>
        </w:r>
      </w:hyperlink>
    </w:p>
    <w:p w:rsidR="00856277" w:rsidRDefault="00856277">
      <w:pPr>
        <w:rPr>
          <w:rFonts w:ascii="Times New Roman" w:hAnsi="Times New Roman"/>
          <w:sz w:val="24"/>
          <w:szCs w:val="24"/>
        </w:rPr>
      </w:pPr>
    </w:p>
    <w:p w:rsidR="00856277" w:rsidRPr="00E149BA" w:rsidRDefault="00856277">
      <w:pPr>
        <w:rPr>
          <w:rFonts w:ascii="Times New Roman" w:hAnsi="Times New Roman"/>
        </w:rPr>
      </w:pPr>
      <w:r w:rsidRPr="00E149BA">
        <w:rPr>
          <w:rFonts w:ascii="Times New Roman" w:hAnsi="Times New Roman"/>
        </w:rPr>
        <w:t>Arda Turan’ın sorusunun cevabı kaçtır çocuklar?</w:t>
      </w:r>
    </w:p>
    <w:p w:rsidR="00856277" w:rsidRDefault="0085627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-45.35pt;margin-top:25.1pt;width:267.75pt;height:0;z-index:25162137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-45.35pt;margin-top:21.35pt;width:267.75pt;height:0;z-index:251620352" o:connectortype="straight"/>
        </w:pict>
      </w:r>
      <w:r>
        <w:rPr>
          <w:rFonts w:ascii="Times New Roman" w:hAnsi="Times New Roman"/>
          <w:sz w:val="24"/>
          <w:szCs w:val="24"/>
        </w:rPr>
        <w:t>A.80°       B.40°       C. 60°        D.70°</w:t>
      </w:r>
    </w:p>
    <w:p w:rsidR="00856277" w:rsidRDefault="0085627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43.15pt;margin-top:6.2pt;width:173.25pt;height:46.9pt;z-index:251622400" adj="-1346,3132">
            <v:textbox>
              <w:txbxContent>
                <w:p w:rsidR="00856277" w:rsidRDefault="00856277">
                  <w:r>
                    <w:t>Bir dik üçgenin 3 katı,bir doğru açıdan kaç derece fazladır?</w:t>
                  </w:r>
                </w:p>
              </w:txbxContent>
            </v:textbox>
          </v:shape>
        </w:pict>
      </w:r>
      <w:r w:rsidRPr="00E149BA">
        <w:rPr>
          <w:rFonts w:ascii="Times New Roman" w:hAnsi="Times New Roman"/>
          <w:b/>
          <w:color w:val="FF0000"/>
          <w:sz w:val="24"/>
          <w:szCs w:val="24"/>
        </w:rPr>
        <w:t>2.</w:t>
      </w:r>
      <w:r w:rsidRPr="00E149BA">
        <w:rPr>
          <w:rFonts w:ascii="Arial" w:hAnsi="Arial" w:cs="Arial"/>
          <w:color w:val="000000"/>
        </w:rPr>
        <w:t xml:space="preserve"> </w:t>
      </w:r>
      <w:hyperlink r:id="rId7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4" o:spid="_x0000_i1026" type="#_x0000_t75" alt="http://www.google.com.tr/images?q=tbn:4pC2FmnmPa0BzM::www.iyi-resimler.com/data/media/2394/nihat-kahveci_resimleri_9.jpg&amp;t=1&amp;h=78&amp;w=64&amp;usg=__beeRDkygb-LbQICS2VIwnjymlgg=" href="http://www.google.com.tr/imgres?imgurl=http://www.iyi-resimler.com/data/media/2394/nihat-kahveci_resimleri_9.jpg&amp;imgrefurl=http://www.iyi-resimler.com/resimler-nihat-kahveci-resimleri-2394-nihat-kahveci-resimleri-8770.html&amp;h=1247&amp;w=1024&amp;sz=180&amp;tbnid=4pC2FmnmPa0BzM:&amp;tbnh=150&amp;tbnw=123&amp;prev=/images?q=Nihat+kahveci&amp;zoom=1&amp;q=Nihat+kahveci&amp;hl=tr&amp;usg=__6ggbsDPo6Sfk0MJoXt8mPnQ4bhQ=&amp;sa=X&amp;ei=TA6uTJ_gNtG84gaGo9zzBg&amp;ved=0CD0Q9QEw" style="width:24.75pt;height:30.75pt;visibility:visible" o:button="t">
              <v:fill o:detectmouseclick="t"/>
              <v:imagedata r:id="rId8" o:title=""/>
            </v:shape>
          </w:pict>
        </w:r>
      </w:hyperlink>
    </w:p>
    <w:p w:rsidR="00856277" w:rsidRDefault="00856277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856277" w:rsidRPr="00E149BA" w:rsidRDefault="00856277">
      <w:pPr>
        <w:rPr>
          <w:rFonts w:ascii="Times New Roman" w:hAnsi="Times New Roman"/>
        </w:rPr>
      </w:pPr>
      <w:r w:rsidRPr="00E149BA">
        <w:rPr>
          <w:rFonts w:ascii="Times New Roman" w:hAnsi="Times New Roman"/>
        </w:rPr>
        <w:t>Nihat Kahveci’nin sorunun cevabı nedir çocuklar?</w:t>
      </w:r>
    </w:p>
    <w:p w:rsidR="00856277" w:rsidRDefault="0085627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-45.35pt;margin-top:22.65pt;width:267.75pt;height:0;z-index:251624448" o:connectortype="straight"/>
        </w:pict>
      </w:r>
      <w:r>
        <w:rPr>
          <w:noProof/>
          <w:lang w:eastAsia="tr-TR"/>
        </w:rPr>
        <w:pict>
          <v:shape id="_x0000_s1035" type="#_x0000_t32" style="position:absolute;margin-left:-45.35pt;margin-top:18.15pt;width:267.75pt;height:0;z-index:251623424" o:connectortype="straight"/>
        </w:pict>
      </w:r>
      <w:r>
        <w:rPr>
          <w:rFonts w:ascii="Times New Roman" w:hAnsi="Times New Roman"/>
          <w:sz w:val="24"/>
          <w:szCs w:val="24"/>
        </w:rPr>
        <w:t>A.90°         B.60°          C.45°       D.120°</w:t>
      </w:r>
    </w:p>
    <w:p w:rsidR="00856277" w:rsidRDefault="00856277" w:rsidP="00025FA5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856277" w:rsidRPr="00E149BA" w:rsidRDefault="00856277" w:rsidP="00025FA5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6" type="#_x0000_t62" style="position:absolute;margin-left:43.15pt;margin-top:7.3pt;width:173.25pt;height:78pt;z-index:251625472" adj="-1534,623">
            <v:textbox>
              <w:txbxContent>
                <w:p w:rsidR="00856277" w:rsidRDefault="00856277">
                  <w:r>
                    <w:t xml:space="preserve">  T           G           TBY bir diküçgen</w:t>
                  </w:r>
                </w:p>
                <w:p w:rsidR="00856277" w:rsidRDefault="00856277">
                  <w:r>
                    <w:t xml:space="preserve">  B                        Y  s(TBG)=s(GBY)</w:t>
                  </w:r>
                </w:p>
                <w:p w:rsidR="00856277" w:rsidRDefault="00856277">
                  <w:r>
                    <w:t xml:space="preserve">    s(BTG)=60° ise    s(BGY)=?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32" style="position:absolute;margin-left:70.9pt;margin-top:30.85pt;width:22.5pt;height:21pt;flip:x;z-index:251627520" o:connectortype="straigh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8" type="#_x0000_t6" style="position:absolute;margin-left:70.9pt;margin-top:14.35pt;width:56.25pt;height:37.5pt;z-index:251626496"/>
        </w:pict>
      </w:r>
      <w:r w:rsidRPr="00E149BA">
        <w:rPr>
          <w:rFonts w:ascii="Times New Roman" w:hAnsi="Times New Roman"/>
          <w:b/>
          <w:color w:val="FF0000"/>
          <w:sz w:val="24"/>
          <w:szCs w:val="24"/>
        </w:rPr>
        <w:t xml:space="preserve"> 3. </w:t>
      </w:r>
      <w:hyperlink r:id="rId9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7" o:spid="_x0000_i1027" type="#_x0000_t75" alt="http://www.google.com.tr/images?q=tbn:kzIvxI9Z38ntZM::www.kolayresim.com/up/Tuncay-%25C5%259Eanl%25C4%25B1_NUVg.jpg&amp;t=1&amp;h=78&amp;w=56&amp;usg=__QP619ahDzi6sZjpbsCh9ehmJrxM=" href="http://www.google.com.tr/imgres?imgurl=http://www.kolayresim.com/up/Tuncay-%C5%9Eanl%C4%B1_NUVg.jpg&amp;imgrefurl=http://www.kolayresim.com/Tuncay-Sanli_79.html&amp;h=1415&amp;w=1024&amp;sz=301&amp;tbnid=kzIvxI9Z38ntZM:&amp;tbnh=150&amp;tbnw=109&amp;prev=/images?q=TUNCAY+%C5%9EANLI&amp;zoom=1&amp;q=TUNCAY+%C5%9EANLI&amp;hl=tr&amp;usg=__g5d7Gdj_5vkFnLTRzY1RqaobQD0=&amp;sa=X&amp;ei=tw-uTOyRFInj4waK1qjqBg&amp;ved=0CD8Q9QEw" style="width:22.5pt;height:31.5pt;visibility:visible" o:button="t">
              <v:fill o:detectmouseclick="t"/>
              <v:imagedata r:id="rId10" o:title=""/>
            </v:shape>
          </w:pict>
        </w:r>
      </w:hyperlink>
      <w:r w:rsidRPr="00E149BA">
        <w:rPr>
          <w:rFonts w:ascii="Times New Roman" w:hAnsi="Times New Roman"/>
          <w:b/>
          <w:color w:val="FF0000"/>
          <w:sz w:val="24"/>
          <w:szCs w:val="24"/>
        </w:rPr>
        <w:t xml:space="preserve">               </w:t>
      </w:r>
      <w:r w:rsidRPr="00E149BA">
        <w:rPr>
          <w:b/>
          <w:color w:val="FF0000"/>
        </w:rPr>
        <w:t xml:space="preserve">                                          </w:t>
      </w:r>
    </w:p>
    <w:p w:rsidR="00856277" w:rsidRDefault="00856277" w:rsidP="00E149BA">
      <w:pPr>
        <w:rPr>
          <w:rFonts w:ascii="Times New Roman" w:hAnsi="Times New Roman"/>
          <w:color w:val="000000"/>
          <w:sz w:val="24"/>
          <w:szCs w:val="24"/>
        </w:rPr>
      </w:pPr>
    </w:p>
    <w:p w:rsidR="00856277" w:rsidRPr="00E149BA" w:rsidRDefault="00856277" w:rsidP="00E149BA">
      <w:pPr>
        <w:rPr>
          <w:rFonts w:ascii="Times New Roman" w:hAnsi="Times New Roman"/>
          <w:color w:val="000000"/>
          <w:sz w:val="24"/>
          <w:szCs w:val="24"/>
        </w:rPr>
      </w:pPr>
    </w:p>
    <w:p w:rsidR="00856277" w:rsidRPr="002172B7" w:rsidRDefault="00856277">
      <w:pPr>
        <w:rPr>
          <w:rFonts w:ascii="Times New Roman" w:hAnsi="Times New Roman"/>
        </w:rPr>
      </w:pPr>
      <w:r w:rsidRPr="002172B7">
        <w:rPr>
          <w:rFonts w:ascii="Times New Roman" w:hAnsi="Times New Roman"/>
        </w:rPr>
        <w:t>Tuncay Şanlı’nın sorusunun cevabı kaçtır çocuklar?</w:t>
      </w:r>
    </w:p>
    <w:p w:rsidR="00856277" w:rsidRPr="002172B7" w:rsidRDefault="0085627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9" type="#_x0000_t32" style="position:absolute;margin-left:-45.35pt;margin-top:19.75pt;width:267.75pt;height:.05pt;z-index:25162956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-45.35pt;margin-top:15.2pt;width:267.75pt;height:0;z-index:251628544" o:connectortype="straight"/>
        </w:pict>
      </w:r>
      <w:r w:rsidRPr="002172B7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105°        </w:t>
      </w:r>
      <w:r w:rsidRPr="002172B7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.75°         </w:t>
      </w:r>
      <w:r w:rsidRPr="002172B7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.60°         </w:t>
      </w:r>
      <w:r w:rsidRPr="002172B7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.45°</w:t>
      </w:r>
    </w:p>
    <w:p w:rsidR="00856277" w:rsidRDefault="00856277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856277" w:rsidRDefault="0085627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127.15pt;margin-top:23.45pt;width:7.15pt;height:7.15pt;z-index:251633664"/>
        </w:pict>
      </w:r>
      <w:r>
        <w:rPr>
          <w:noProof/>
          <w:lang w:eastAsia="tr-TR"/>
        </w:rPr>
        <w:pict>
          <v:shape id="_x0000_s1042" type="#_x0000_t32" style="position:absolute;margin-left:64.15pt;margin-top:36.6pt;width:35.6pt;height:0;z-index:251632640" o:connectortype="straight"/>
        </w:pict>
      </w:r>
      <w:r>
        <w:rPr>
          <w:noProof/>
          <w:lang w:eastAsia="tr-TR"/>
        </w:rPr>
        <w:pict>
          <v:shape id="_x0000_s1043" type="#_x0000_t62" style="position:absolute;margin-left:39.4pt;margin-top:-.1pt;width:177pt;height:75.75pt;z-index:251630592" adj="-1373,2566">
            <v:textbox>
              <w:txbxContent>
                <w:p w:rsidR="00856277" w:rsidRDefault="00856277">
                  <w:r>
                    <w:t xml:space="preserve"> E                           s(ENG)=s(GNU)</w:t>
                  </w:r>
                </w:p>
                <w:p w:rsidR="00856277" w:rsidRDefault="00856277">
                  <w:r>
                    <w:t xml:space="preserve"> G                 N   </w:t>
                  </w:r>
                  <w:r w:rsidRPr="00D6579C">
                    <w:rPr>
                      <w:sz w:val="20"/>
                      <w:szCs w:val="20"/>
                    </w:rPr>
                    <w:t>ENU ikizkenar</w:t>
                  </w:r>
                  <w:r>
                    <w:t xml:space="preserve"> </w:t>
                  </w:r>
                  <w:r w:rsidRPr="00D6579C">
                    <w:rPr>
                      <w:sz w:val="20"/>
                      <w:szCs w:val="20"/>
                    </w:rPr>
                    <w:t>üçgen</w:t>
                  </w:r>
                </w:p>
                <w:p w:rsidR="00856277" w:rsidRDefault="00856277">
                  <w:r>
                    <w:t xml:space="preserve"> U             s(GUN)=70° s(ENG)=?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5" style="position:absolute;margin-left:56.55pt;margin-top:17.8pt;width:50.8pt;height:35.6pt;rotation:90;z-index:251631616"/>
        </w:pict>
      </w:r>
      <w:r>
        <w:rPr>
          <w:rFonts w:ascii="Times New Roman" w:hAnsi="Times New Roman"/>
          <w:b/>
          <w:color w:val="FF0000"/>
          <w:sz w:val="24"/>
          <w:szCs w:val="24"/>
        </w:rPr>
        <w:t>4.</w:t>
      </w:r>
      <w:r w:rsidRPr="002172B7">
        <w:rPr>
          <w:rFonts w:ascii="Arial" w:hAnsi="Arial" w:cs="Arial"/>
          <w:color w:val="000000"/>
        </w:rPr>
        <w:t xml:space="preserve"> </w:t>
      </w:r>
      <w:hyperlink r:id="rId11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10" o:spid="_x0000_i1028" type="#_x0000_t75" alt="http://www.google.com.tr/images?q=tbn:_9g_JfXevkmKaM::www.mailce.com/wp-content/uploads/servet-cetin.jpg&amp;t=1&amp;h=196&amp;w=142&amp;usg=__7awhx51NxYlJYz_Nx7TRbCxQ4j8=" href="http://www.google.com.tr/imgres?imgurl=http://www.mailce.com/wp-content/uploads/servet-cetin.jpg&amp;imgrefurl=http://www.mailce.com/servet-cetin-kimdir.html&amp;h=1404&amp;w=1024&amp;sz=290&amp;tbnid=_9g_JfXevkmKaM:&amp;tbnh=263&amp;tbnw=192&amp;prev=/images?q=servet+%C3%A7etin&amp;zoom=1&amp;q=servet+%C3%A7etin&amp;hl=tr&amp;usg=__TZChnZYM7StUgbrx1sTsRMlcB0M=&amp;sa=X&amp;ei=9xGuTNeNGMmh4QaQgemLBg&amp;ved=0CBwQ9QEw" style="width:21.75pt;height:30pt;visibility:visible" o:button="t">
              <v:fill o:detectmouseclick="t"/>
              <v:imagedata r:id="rId12" o:title=""/>
            </v:shape>
          </w:pict>
        </w:r>
      </w:hyperlink>
    </w:p>
    <w:p w:rsidR="00856277" w:rsidRDefault="00856277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856277" w:rsidRDefault="00856277">
      <w:pPr>
        <w:rPr>
          <w:rFonts w:ascii="Times New Roman" w:hAnsi="Times New Roman"/>
        </w:rPr>
      </w:pPr>
    </w:p>
    <w:p w:rsidR="00856277" w:rsidRDefault="00856277">
      <w:pPr>
        <w:rPr>
          <w:rFonts w:ascii="Times New Roman" w:hAnsi="Times New Roman"/>
        </w:rPr>
      </w:pPr>
      <w:r>
        <w:rPr>
          <w:rFonts w:ascii="Times New Roman" w:hAnsi="Times New Roman"/>
        </w:rPr>
        <w:t>Servet Çetin’in sorusunun cevabı kaçtır çocuklar?</w:t>
      </w:r>
    </w:p>
    <w:p w:rsidR="00856277" w:rsidRPr="009D6678" w:rsidRDefault="00856277">
      <w:pPr>
        <w:rPr>
          <w:rFonts w:ascii="Times New Roman" w:hAnsi="Times New Roman"/>
          <w:sz w:val="24"/>
          <w:szCs w:val="24"/>
        </w:rPr>
      </w:pPr>
      <w:r w:rsidRPr="009D6678">
        <w:rPr>
          <w:rFonts w:ascii="Times New Roman" w:hAnsi="Times New Roman"/>
          <w:color w:val="FF0000"/>
          <w:sz w:val="24"/>
          <w:szCs w:val="24"/>
        </w:rPr>
        <w:t>A</w:t>
      </w:r>
      <w:r w:rsidRPr="009D6678">
        <w:rPr>
          <w:rFonts w:ascii="Times New Roman" w:hAnsi="Times New Roman"/>
          <w:sz w:val="24"/>
          <w:szCs w:val="24"/>
        </w:rPr>
        <w:t xml:space="preserve">.20°        </w:t>
      </w:r>
      <w:r w:rsidRPr="009D6678">
        <w:rPr>
          <w:rFonts w:ascii="Times New Roman" w:hAnsi="Times New Roman"/>
          <w:color w:val="FF0000"/>
          <w:sz w:val="24"/>
          <w:szCs w:val="24"/>
        </w:rPr>
        <w:t>B</w:t>
      </w:r>
      <w:r w:rsidRPr="009D6678">
        <w:rPr>
          <w:rFonts w:ascii="Times New Roman" w:hAnsi="Times New Roman"/>
          <w:sz w:val="24"/>
          <w:szCs w:val="24"/>
        </w:rPr>
        <w:t xml:space="preserve">.30°         </w:t>
      </w:r>
      <w:r w:rsidRPr="009D6678">
        <w:rPr>
          <w:rFonts w:ascii="Times New Roman" w:hAnsi="Times New Roman"/>
          <w:color w:val="FF0000"/>
          <w:sz w:val="24"/>
          <w:szCs w:val="24"/>
        </w:rPr>
        <w:t>C</w:t>
      </w:r>
      <w:r w:rsidRPr="009D6678">
        <w:rPr>
          <w:rFonts w:ascii="Times New Roman" w:hAnsi="Times New Roman"/>
          <w:sz w:val="24"/>
          <w:szCs w:val="24"/>
        </w:rPr>
        <w:t xml:space="preserve">.40°            </w:t>
      </w:r>
      <w:r w:rsidRPr="009D6678">
        <w:rPr>
          <w:rFonts w:ascii="Times New Roman" w:hAnsi="Times New Roman"/>
          <w:color w:val="FF0000"/>
          <w:sz w:val="24"/>
          <w:szCs w:val="24"/>
        </w:rPr>
        <w:t>D</w:t>
      </w:r>
      <w:r w:rsidRPr="009D6678">
        <w:rPr>
          <w:rFonts w:ascii="Times New Roman" w:hAnsi="Times New Roman"/>
          <w:sz w:val="24"/>
          <w:szCs w:val="24"/>
        </w:rPr>
        <w:t>.50°</w:t>
      </w:r>
    </w:p>
    <w:p w:rsidR="00856277" w:rsidRDefault="00856277">
      <w:pPr>
        <w:rPr>
          <w:rFonts w:ascii="Times New Roman" w:hAnsi="Times New Roman"/>
        </w:rPr>
      </w:pPr>
    </w:p>
    <w:p w:rsidR="00856277" w:rsidRDefault="0085627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5" type="#_x0000_t62" style="position:absolute;margin-left:43.9pt;margin-top:21.4pt;width:203.25pt;height:51.75pt;z-index:251634688" adj="-1360,5447">
            <v:textbox>
              <w:txbxContent>
                <w:p w:rsidR="00856277" w:rsidRDefault="00856277">
                  <w:r>
                    <w:t>E           A          K      s(EAN) = 50°</w:t>
                  </w:r>
                </w:p>
                <w:p w:rsidR="00856277" w:rsidRDefault="00856277">
                  <w:r>
                    <w:t xml:space="preserve">  N                             s(NAK) = ?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4"/>
          <w:szCs w:val="24"/>
        </w:rPr>
        <w:t>DERSİ    ÇALIŞMA   YAPRAKLAR</w:t>
      </w:r>
      <w:r w:rsidRPr="00C25E4A">
        <w:rPr>
          <w:rFonts w:ascii="Times New Roman" w:hAnsi="Times New Roman"/>
          <w:color w:val="FF0000"/>
          <w:sz w:val="24"/>
          <w:szCs w:val="24"/>
        </w:rPr>
        <w:t xml:space="preserve">I – </w:t>
      </w:r>
      <w:r>
        <w:rPr>
          <w:rFonts w:ascii="Times New Roman" w:hAnsi="Times New Roman"/>
          <w:color w:val="FF0000"/>
          <w:sz w:val="24"/>
          <w:szCs w:val="24"/>
        </w:rPr>
        <w:t>2</w:t>
      </w:r>
      <w:r w:rsidRPr="00C25E4A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856277" w:rsidRDefault="00856277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margin-left:70.9pt;margin-top:17.3pt;width:22.5pt;height:21pt;flip:x;z-index:2516367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margin-left:63.4pt;margin-top:17.3pt;width:60.75pt;height:0;z-index:251635712" o:connectortype="straight">
            <v:stroke startarrow="block" endarrow="block"/>
          </v:shape>
        </w:pict>
      </w:r>
      <w:r w:rsidRPr="004328FA">
        <w:rPr>
          <w:rFonts w:ascii="Times New Roman" w:hAnsi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hyperlink r:id="rId13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13" o:spid="_x0000_i1029" type="#_x0000_t75" alt="http://www.google.com.tr/images?q=tbn:oJjJ_I8PXzS4XM::www.tff.org/Resources/TFF/Images/2008/Turkiye/A-Oyuncular/Semih-SenturkB.jpg&amp;t=1&amp;h=94&amp;w=76&amp;usg=__dTCzmgKSvQd_bAFhGtvbLeowJbg=" href="http://www.google.com.tr/imgres?imgurl=http://www.tff.org/Resources/TFF/Images/2008/Turkiye/A-Oyuncular/Semih-SenturkB.jpg&amp;imgrefurl=http://www.tff.org/default.aspx?pageID=715&amp;ftxtID=4234&amp;h=1262&amp;w=1024&amp;sz=264&amp;tbnid=oJjJ_I8PXzS4XM:&amp;tbnh=150&amp;tbnw=122&amp;prev=/images?q=semih+%C5%9Fent%C3%BCrk&amp;zoom=1&amp;q=semih+%C5%9Fent%C3%BCrk&amp;hl=tr&amp;usg=__bYWHlzUKd99KZZ9EgvglYKDFqiQ=&amp;sa=X&amp;ei=wRauTLalAYeT4gaz6b31Bg&amp;ved=0CB4Q9QEw" style="width:24.75pt;height:30.75pt;visibility:visible" o:button="t">
              <v:fill o:detectmouseclick="t"/>
              <v:imagedata r:id="rId14" o:title=""/>
            </v:shape>
          </w:pict>
        </w:r>
      </w:hyperlink>
    </w:p>
    <w:p w:rsidR="00856277" w:rsidRDefault="00856277" w:rsidP="004328FA">
      <w:pPr>
        <w:rPr>
          <w:rFonts w:ascii="Times New Roman" w:hAnsi="Times New Roman"/>
          <w:color w:val="FF0000"/>
          <w:sz w:val="24"/>
          <w:szCs w:val="24"/>
        </w:rPr>
      </w:pPr>
    </w:p>
    <w:p w:rsidR="00856277" w:rsidRDefault="00856277" w:rsidP="004328FA">
      <w:pPr>
        <w:rPr>
          <w:rFonts w:ascii="Times New Roman" w:hAnsi="Times New Roman"/>
          <w:color w:val="000000"/>
        </w:rPr>
      </w:pPr>
      <w:r w:rsidRPr="007A1D25">
        <w:rPr>
          <w:rFonts w:ascii="Times New Roman" w:hAnsi="Times New Roman"/>
          <w:color w:val="000000"/>
        </w:rPr>
        <w:t>Semih Şentürk’ün sorusunun cevabı nedir çocuklar?</w:t>
      </w:r>
    </w:p>
    <w:p w:rsidR="00856277" w:rsidRPr="007A1D25" w:rsidRDefault="00856277" w:rsidP="004328FA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48" type="#_x0000_t32" style="position:absolute;margin-left:-16.85pt;margin-top:19.4pt;width:269.25pt;height:0;z-index:251638784" o:connectortype="straight"/>
        </w:pict>
      </w:r>
      <w:r>
        <w:rPr>
          <w:noProof/>
          <w:lang w:eastAsia="tr-TR"/>
        </w:rPr>
        <w:pict>
          <v:shape id="_x0000_s1049" type="#_x0000_t32" style="position:absolute;margin-left:-16.85pt;margin-top:14.9pt;width:269.25pt;height:0;z-index:251637760" o:connectortype="straight"/>
        </w:pict>
      </w:r>
      <w:r w:rsidRPr="007A1D25">
        <w:rPr>
          <w:rFonts w:ascii="Times New Roman" w:hAnsi="Times New Roman"/>
          <w:color w:val="FF0000"/>
          <w:sz w:val="24"/>
          <w:szCs w:val="24"/>
        </w:rPr>
        <w:t>A</w:t>
      </w:r>
      <w:r w:rsidRPr="007A1D25">
        <w:rPr>
          <w:rFonts w:ascii="Times New Roman" w:hAnsi="Times New Roman"/>
          <w:color w:val="000000"/>
          <w:sz w:val="24"/>
          <w:szCs w:val="24"/>
        </w:rPr>
        <w:t>.120°</w:t>
      </w: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7A1D25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7A1D25">
        <w:rPr>
          <w:rFonts w:ascii="Times New Roman" w:hAnsi="Times New Roman"/>
          <w:color w:val="FF0000"/>
          <w:sz w:val="24"/>
          <w:szCs w:val="24"/>
        </w:rPr>
        <w:t>B</w:t>
      </w:r>
      <w:r w:rsidRPr="007A1D25">
        <w:rPr>
          <w:rFonts w:ascii="Times New Roman" w:hAnsi="Times New Roman"/>
          <w:color w:val="000000"/>
          <w:sz w:val="24"/>
          <w:szCs w:val="24"/>
        </w:rPr>
        <w:t xml:space="preserve">.110°          </w:t>
      </w:r>
      <w:r w:rsidRPr="007A1D25">
        <w:rPr>
          <w:rFonts w:ascii="Times New Roman" w:hAnsi="Times New Roman"/>
          <w:color w:val="FF0000"/>
          <w:sz w:val="24"/>
          <w:szCs w:val="24"/>
        </w:rPr>
        <w:t>C</w:t>
      </w:r>
      <w:r w:rsidRPr="007A1D25">
        <w:rPr>
          <w:rFonts w:ascii="Times New Roman" w:hAnsi="Times New Roman"/>
          <w:color w:val="000000"/>
          <w:sz w:val="24"/>
          <w:szCs w:val="24"/>
        </w:rPr>
        <w:t xml:space="preserve">.130°     </w:t>
      </w:r>
      <w:r w:rsidRPr="007A1D25">
        <w:rPr>
          <w:rFonts w:ascii="Times New Roman" w:hAnsi="Times New Roman"/>
          <w:color w:val="FF0000"/>
          <w:sz w:val="24"/>
          <w:szCs w:val="24"/>
        </w:rPr>
        <w:t>D</w:t>
      </w:r>
      <w:r w:rsidRPr="007A1D25">
        <w:rPr>
          <w:rFonts w:ascii="Times New Roman" w:hAnsi="Times New Roman"/>
          <w:color w:val="000000"/>
          <w:sz w:val="24"/>
          <w:szCs w:val="24"/>
        </w:rPr>
        <w:t>.140°</w:t>
      </w:r>
    </w:p>
    <w:p w:rsidR="00856277" w:rsidRDefault="00856277" w:rsidP="004328FA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50" type="#_x0000_t6" style="position:absolute;margin-left:53.65pt;margin-top:10.7pt;width:60pt;height:33.75pt;z-index:251640832"/>
        </w:pict>
      </w:r>
      <w:r>
        <w:rPr>
          <w:noProof/>
          <w:lang w:eastAsia="tr-TR"/>
        </w:rPr>
        <w:pict>
          <v:shape id="_x0000_s1051" type="#_x0000_t62" style="position:absolute;margin-left:40.15pt;margin-top:3.75pt;width:212.25pt;height:58.05pt;z-index:251639808" adj="-1333,2363">
            <v:textbox>
              <w:txbxContent>
                <w:p w:rsidR="00856277" w:rsidRDefault="00856277">
                  <w:r>
                    <w:t xml:space="preserve">                             Yandaki üçgenin kenar</w:t>
                  </w:r>
                </w:p>
                <w:p w:rsidR="00856277" w:rsidRDefault="00856277">
                  <w:r>
                    <w:t xml:space="preserve">                          çeşitlerine göre adı nedir?</w:t>
                  </w:r>
                </w:p>
              </w:txbxContent>
            </v:textbox>
          </v:shape>
        </w:pict>
      </w:r>
      <w:r w:rsidRPr="00EE3CA3">
        <w:rPr>
          <w:rFonts w:ascii="Times New Roman" w:hAnsi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7A1D25">
        <w:rPr>
          <w:rFonts w:ascii="Arial" w:hAnsi="Arial" w:cs="Arial"/>
          <w:color w:val="000000"/>
        </w:rPr>
        <w:t xml:space="preserve"> </w:t>
      </w:r>
      <w:hyperlink r:id="rId15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16" o:spid="_x0000_i1030" type="#_x0000_t75" alt="http://www.google.com.tr/images?q=tbn:IK-N5JEwBEU5PM::www.tff.org/Resources/TFF/Images/2008/Turkiye/A-Oyuncular/Hamit-Altintop11B.jpg&amp;t=1&amp;h=78&amp;w=56&amp;usg=__3yElSLXYX-4hXYpzIU4FY0E964M=" href="http://www.google.com.tr/imgres?imgurl=http://www.tff.org/Resources/TFF/Images/2008/Turkiye/A-Oyuncular/Hamit-Altintop11B.jpg&amp;imgrefurl=http://www.tff.org/default.aspx?pageID=715&amp;ftxtID=4234&amp;h=1421&amp;w=1024&amp;sz=275&amp;tbnid=IK-N5JEwBEU5PM:&amp;tbnh=150&amp;tbnw=108&amp;prev=/images?q=HAM%C4%B0T+ALTINTOP&amp;zoom=1&amp;q=HAM%C4%B0T+ALTINTOP&amp;hl=tr&amp;usg=__YUwa_Zt-Xhua3jS4wh8x-4QcD0w=&amp;sa=X&amp;ei=uxiuTO7EJOqT4AaHmZTzBg&amp;ved=0CEcQ9QEw" style="width:22.5pt;height:30.75pt;visibility:visible" o:button="t">
              <v:fill o:detectmouseclick="t"/>
              <v:imagedata r:id="rId16" o:title=""/>
            </v:shape>
          </w:pict>
        </w:r>
      </w:hyperlink>
    </w:p>
    <w:p w:rsidR="00856277" w:rsidRDefault="00856277" w:rsidP="004328FA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856277" w:rsidRPr="004C4FD8" w:rsidRDefault="00856277" w:rsidP="004328FA">
      <w:pPr>
        <w:rPr>
          <w:rFonts w:ascii="Times New Roman" w:hAnsi="Times New Roman"/>
          <w:color w:val="000000"/>
        </w:rPr>
      </w:pPr>
      <w:r w:rsidRPr="004C4FD8">
        <w:rPr>
          <w:rFonts w:ascii="Times New Roman" w:hAnsi="Times New Roman"/>
          <w:color w:val="000000"/>
        </w:rPr>
        <w:t>Hamit Altıntop’un sorusunun cevabı nedir çocuklar?</w:t>
      </w:r>
    </w:p>
    <w:p w:rsidR="00856277" w:rsidRDefault="00856277" w:rsidP="004328FA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Dik açılı üçgen       </w:t>
      </w:r>
      <w:r w:rsidRPr="004C4FD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ikizkenar üçgen</w:t>
      </w:r>
    </w:p>
    <w:p w:rsidR="00856277" w:rsidRPr="004C4FD8" w:rsidRDefault="00856277" w:rsidP="004328FA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52" type="#_x0000_t32" style="position:absolute;margin-left:-16.85pt;margin-top:21.55pt;width:269.25pt;height:0;z-index:251642880" o:connectortype="straight"/>
        </w:pict>
      </w:r>
      <w:r>
        <w:rPr>
          <w:noProof/>
          <w:lang w:eastAsia="tr-TR"/>
        </w:rPr>
        <w:pict>
          <v:shape id="_x0000_s1053" type="#_x0000_t32" style="position:absolute;margin-left:-16.85pt;margin-top:16.3pt;width:269.25pt;height:0;z-index:251641856" o:connectortype="straight"/>
        </w:pict>
      </w:r>
      <w:r w:rsidRPr="004C4FD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.Eş kenar üçgen       </w:t>
      </w:r>
      <w:r w:rsidRPr="004C4FD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çeşit kenar üçgen</w:t>
      </w:r>
    </w:p>
    <w:p w:rsidR="00856277" w:rsidRDefault="00856277" w:rsidP="004C4FD8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54" type="#_x0000_t61" style="position:absolute;margin-left:40.15pt;margin-top:5.4pt;width:212.25pt;height:36.05pt;z-index:251643904" adj="-1114,3295">
            <v:textbox>
              <w:txbxContent>
                <w:p w:rsidR="00856277" w:rsidRDefault="00856277">
                  <w:r>
                    <w:t>s(A) = 70° olan açı, tahminen aşağıdakilerden hangisidir?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19" o:spid="_x0000_i1031" type="#_x0000_t75" alt="http://www.google.com.tr/images?q=tbn:Yh56D9LFfci2HM::galeri.uludagsozluk.com/12/g%25C3%25B6khan-g%25C3%25B6n%25C3%25BCl_23619.jpg&amp;t=1&amp;h=78&amp;w=55&amp;usg=__7WLOqPLbQjRSuUJrAfAr9OLwW4s=" href="http://www.google.com.tr/imgres?imgurl=http://galeri.uludagsozluk.com/12/g%C3%B6khan-g%C3%B6n%C3%BCl_23619.jpg&amp;imgrefurl=http://www.uludagsozluk.com/k/g%C3%B6khan-g%C3%B6n%C3%BCl/7/&amp;h=1435&amp;w=1024&amp;sz=324&amp;tbnid=Yh56D9LFfci2HM:&amp;tbnh=150&amp;tbnw=107&amp;prev=/images?q=g%C3%B6khan+g%C3%B6n%C3%BCl&amp;zoom=1&amp;q=g%C3%B6khan+g%C3%B6n%C3%BCl&amp;hl=tr&amp;usg=__-upGW-XkZxmfS_bN9VA_FkbIpCE=&amp;sa=X&amp;ei=UBuuTPNO0qjgBuelocYG&amp;ved=0CEgQ9QEw" style="width:22.5pt;height:31.5pt;visibility:visible" o:button="t">
              <v:fill o:detectmouseclick="t"/>
              <v:imagedata r:id="rId18" o:title=""/>
            </v:shape>
          </w:pict>
        </w:r>
      </w:hyperlink>
    </w:p>
    <w:p w:rsidR="00856277" w:rsidRDefault="00856277" w:rsidP="00780117">
      <w:pPr>
        <w:rPr>
          <w:rFonts w:ascii="Times New Roman" w:hAnsi="Times New Roman"/>
        </w:rPr>
      </w:pPr>
      <w:r w:rsidRPr="00791362">
        <w:rPr>
          <w:rFonts w:ascii="Times New Roman" w:hAnsi="Times New Roman"/>
        </w:rPr>
        <w:t>Gökhan Gönül’ün sorusunun cevabı aşağıdakilerden hangisidir çocuklar?</w:t>
      </w:r>
    </w:p>
    <w:p w:rsidR="00856277" w:rsidRPr="00791362" w:rsidRDefault="00856277" w:rsidP="00780117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55" type="#_x0000_t32" style="position:absolute;margin-left:178.9pt;margin-top:2.65pt;width:9pt;height:24.75pt;z-index:251604992" o:connectortype="straight"/>
        </w:pict>
      </w:r>
      <w:r>
        <w:rPr>
          <w:noProof/>
          <w:lang w:eastAsia="tr-TR"/>
        </w:rPr>
        <w:pict>
          <v:shape id="_x0000_s1056" type="#_x0000_t32" style="position:absolute;margin-left:135.4pt;margin-top:12.4pt;width:17.25pt;height:15pt;flip:y;z-index:251603968" o:connectortype="straight"/>
        </w:pict>
      </w:r>
      <w:r>
        <w:rPr>
          <w:noProof/>
          <w:lang w:eastAsia="tr-TR"/>
        </w:rPr>
        <w:pict>
          <v:shape id="_x0000_s1057" type="#_x0000_t32" style="position:absolute;margin-left:131.65pt;margin-top:3.4pt;width:21pt;height:8.6pt;z-index:251646976" o:connectortype="straight"/>
        </w:pict>
      </w:r>
      <w:r>
        <w:rPr>
          <w:noProof/>
          <w:lang w:eastAsia="tr-TR"/>
        </w:rPr>
        <w:pict>
          <v:shape id="_x0000_s1058" type="#_x0000_t32" style="position:absolute;margin-left:74.65pt;margin-top:3.4pt;width:24.75pt;height:16.85pt;flip:x;z-index:251645952" o:connectortype="straight"/>
        </w:pict>
      </w:r>
      <w:r>
        <w:rPr>
          <w:noProof/>
          <w:lang w:eastAsia="tr-TR"/>
        </w:rPr>
        <w:pict>
          <v:shape id="_x0000_s1059" type="#_x0000_t32" style="position:absolute;margin-left:74.65pt;margin-top:3.4pt;width:24.75pt;height:0;z-index:251644928" o:connectortype="straight"/>
        </w:pict>
      </w:r>
      <w:r>
        <w:rPr>
          <w:noProof/>
          <w:lang w:eastAsia="tr-TR"/>
        </w:rPr>
        <w:pict>
          <v:shape id="_x0000_s1060" type="#_x0000_t32" style="position:absolute;margin-left:28.9pt;margin-top:3.4pt;width:24.75pt;height:24pt;flip:y;z-index:251602944" o:connectortype="straight"/>
        </w:pict>
      </w:r>
      <w:r>
        <w:rPr>
          <w:noProof/>
          <w:lang w:eastAsia="tr-TR"/>
        </w:rPr>
        <w:pict>
          <v:shape id="_x0000_s1061" type="#_x0000_t32" style="position:absolute;margin-left:13.9pt;margin-top:3.4pt;width:15pt;height:24pt;z-index:251601920" o:connectortype="straight"/>
        </w:pict>
      </w:r>
      <w:r w:rsidRPr="00791362">
        <w:rPr>
          <w:rFonts w:ascii="Times New Roman" w:hAnsi="Times New Roman"/>
          <w:color w:val="FF0000"/>
        </w:rPr>
        <w:t>A</w:t>
      </w:r>
      <w:r>
        <w:rPr>
          <w:rFonts w:ascii="Times New Roman" w:hAnsi="Times New Roman"/>
        </w:rPr>
        <w:t xml:space="preserve">.                    </w:t>
      </w:r>
      <w:r w:rsidRPr="00791362">
        <w:rPr>
          <w:rFonts w:ascii="Times New Roman" w:hAnsi="Times New Roman"/>
          <w:color w:val="FF0000"/>
        </w:rPr>
        <w:t>B</w:t>
      </w:r>
      <w:r>
        <w:rPr>
          <w:rFonts w:ascii="Times New Roman" w:hAnsi="Times New Roman"/>
        </w:rPr>
        <w:t xml:space="preserve">.               </w:t>
      </w:r>
      <w:r w:rsidRPr="00791362">
        <w:rPr>
          <w:rFonts w:ascii="Times New Roman" w:hAnsi="Times New Roman"/>
          <w:color w:val="FF0000"/>
        </w:rPr>
        <w:t>C</w:t>
      </w:r>
      <w:r>
        <w:rPr>
          <w:rFonts w:ascii="Times New Roman" w:hAnsi="Times New Roman"/>
        </w:rPr>
        <w:t xml:space="preserve">.              </w:t>
      </w:r>
      <w:r w:rsidRPr="00791362">
        <w:rPr>
          <w:rFonts w:ascii="Times New Roman" w:hAnsi="Times New Roman"/>
          <w:color w:val="FF0000"/>
        </w:rPr>
        <w:t>D</w:t>
      </w:r>
      <w:r>
        <w:rPr>
          <w:rFonts w:ascii="Times New Roman" w:hAnsi="Times New Roman"/>
        </w:rPr>
        <w:t>.</w:t>
      </w:r>
    </w:p>
    <w:p w:rsidR="00856277" w:rsidRDefault="00856277" w:rsidP="0078011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62" type="#_x0000_t62" style="position:absolute;margin-left:43.9pt;margin-top:23.45pt;width:203.25pt;height:48pt;z-index:251650048" adj="-1743,5333">
            <v:textbox>
              <w:txbxContent>
                <w:p w:rsidR="00856277" w:rsidRDefault="00856277">
                  <w:r>
                    <w:t xml:space="preserve">      A                ABC bir ikizkenar üçgen</w:t>
                  </w:r>
                </w:p>
                <w:p w:rsidR="00856277" w:rsidRDefault="00856277">
                  <w:r>
                    <w:t xml:space="preserve"> B                 C    s(ACB)=55° ise s(BAC)=?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32" style="position:absolute;margin-left:-16.85pt;margin-top:14.45pt;width:269.25pt;height:0;z-index:251649024" o:connectortype="straight"/>
        </w:pict>
      </w:r>
      <w:r>
        <w:rPr>
          <w:noProof/>
          <w:lang w:eastAsia="tr-TR"/>
        </w:rPr>
        <w:pict>
          <v:shape id="_x0000_s1064" type="#_x0000_t32" style="position:absolute;margin-left:-16.85pt;margin-top:9.2pt;width:273pt;height:0;z-index:251648000" o:connectortype="straight"/>
        </w:pict>
      </w:r>
      <w:r>
        <w:rPr>
          <w:noProof/>
          <w:lang w:eastAsia="tr-TR"/>
        </w:rPr>
        <w:pict>
          <v:shape id="_x0000_s1065" type="#_x0000_t32" style="position:absolute;margin-left:187.9pt;margin-top:2.85pt;width:18.75pt;height:0;z-index:251606016" o:connectortype="straight"/>
        </w:pict>
      </w:r>
    </w:p>
    <w:p w:rsidR="00856277" w:rsidRPr="00791362" w:rsidRDefault="00856277" w:rsidP="00780117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66" type="#_x0000_t5" style="position:absolute;margin-left:70.9pt;margin-top:1.35pt;width:35.25pt;height:39pt;z-index:251651072"/>
        </w:pict>
      </w:r>
      <w:r w:rsidRPr="00E637F2">
        <w:rPr>
          <w:rFonts w:ascii="Times New Roman" w:hAnsi="Times New Roman"/>
          <w:b/>
          <w:color w:val="FF0000"/>
          <w:sz w:val="24"/>
          <w:szCs w:val="24"/>
        </w:rPr>
        <w:t>8.</w:t>
      </w:r>
      <w:r w:rsidRPr="00791362">
        <w:rPr>
          <w:rFonts w:ascii="Arial" w:hAnsi="Arial" w:cs="Arial"/>
          <w:color w:val="000000"/>
        </w:rPr>
        <w:t xml:space="preserve"> </w:t>
      </w:r>
      <w:hyperlink r:id="rId19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22" o:spid="_x0000_i1032" type="#_x0000_t75" alt="http://www.google.com.tr/images?q=tbn:8mS36NLq58pxrM::www.tff.org/Resources/TFF/Images/2008/Turkiye/A-Oyuncular/Emre-BelozogluB.jpg&amp;t=1&amp;h=78&amp;w=54&amp;usg=__QFvW1LNyY89XXRyGbXr8xfRfNUY=" href="http://www.google.com.tr/imgres?imgurl=http://www.tff.org/Resources/TFF/Images/2008/Turkiye/A-Oyuncular/Emre-BelozogluB.jpg&amp;imgrefurl=http://www.tff.org/default.aspx?pageID=715&amp;ftxtID=4234&amp;h=1456&amp;w=1024&amp;sz=286&amp;tbnid=8mS36NLq58pxrM:&amp;tbnh=150&amp;tbnw=105&amp;prev=/images?q=emre+bel%C3%B6zo%C4%9Flu&amp;zoom=1&amp;q=emre+bel%C3%B6zo%C4%9Flu&amp;hl=tr&amp;usg=__SXdYB9w112nj4rTcH8bVtglPypg=&amp;sa=X&amp;ei=eR-uTKLGMYvR4gb39NWPBg&amp;ved=0CD0Q9QEw" style="width:22.5pt;height:33pt;visibility:visible" o:button="t">
              <v:fill o:detectmouseclick="t"/>
              <v:imagedata r:id="rId20" o:title=""/>
            </v:shape>
          </w:pict>
        </w:r>
      </w:hyperlink>
    </w:p>
    <w:p w:rsidR="00856277" w:rsidRDefault="00856277" w:rsidP="00780117">
      <w:pPr>
        <w:rPr>
          <w:rFonts w:ascii="Times New Roman" w:hAnsi="Times New Roman"/>
        </w:rPr>
      </w:pPr>
      <w:r>
        <w:rPr>
          <w:rFonts w:ascii="Times New Roman" w:hAnsi="Times New Roman"/>
        </w:rPr>
        <w:t>Emre Belezoğlu’nun sorusunun cevabı nedir çocuklar?</w:t>
      </w:r>
    </w:p>
    <w:p w:rsidR="00856277" w:rsidRPr="00720731" w:rsidRDefault="00856277" w:rsidP="00780117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67" type="#_x0000_t32" style="position:absolute;margin-left:-16.85pt;margin-top:21.3pt;width:269.25pt;height:.05pt;z-index:251653120" o:connectortype="straight"/>
        </w:pict>
      </w:r>
      <w:r>
        <w:rPr>
          <w:noProof/>
          <w:lang w:eastAsia="tr-TR"/>
        </w:rPr>
        <w:pict>
          <v:shape id="_x0000_s1068" type="#_x0000_t32" style="position:absolute;margin-left:-16.85pt;margin-top:16.05pt;width:269.25pt;height:0;z-index:251652096" o:connectortype="straight"/>
        </w:pict>
      </w:r>
      <w:r w:rsidRPr="00720731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.135°        </w:t>
      </w:r>
      <w:r w:rsidRPr="00720731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.110°        </w:t>
      </w:r>
      <w:r w:rsidRPr="00720731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.70°            </w:t>
      </w:r>
      <w:r w:rsidRPr="00720731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.60°</w:t>
      </w:r>
    </w:p>
    <w:p w:rsidR="00856277" w:rsidRDefault="00856277" w:rsidP="00780117">
      <w:r>
        <w:rPr>
          <w:noProof/>
          <w:lang w:eastAsia="tr-TR"/>
        </w:rPr>
        <w:pict>
          <v:shape id="_x0000_s1069" type="#_x0000_t62" style="position:absolute;margin-left:43.9pt;margin-top:.65pt;width:199.5pt;height:37.5pt;z-index:251654144" adj="-1738,4579">
            <v:textbox>
              <w:txbxContent>
                <w:p w:rsidR="00856277" w:rsidRDefault="00856277">
                  <w:r>
                    <w:t>İki kenarı birbirine eşit, iki açısının ölçüsü aynı olan üçgen nedir?</w:t>
                  </w:r>
                </w:p>
              </w:txbxContent>
            </v:textbox>
          </v:shape>
        </w:pict>
      </w:r>
      <w:r w:rsidRPr="00E637F2">
        <w:rPr>
          <w:rFonts w:ascii="Times New Roman" w:hAnsi="Times New Roman"/>
          <w:b/>
          <w:color w:val="FF0000"/>
          <w:sz w:val="24"/>
          <w:szCs w:val="24"/>
        </w:rPr>
        <w:t>9.</w:t>
      </w:r>
      <w:hyperlink r:id="rId21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25" o:spid="_x0000_i1033" type="#_x0000_t75" alt="http://www.google.com.tr/images?q=tbn:ZBFVey2pZfZ4NM::img217.yukle.tc/images/273Volkan-Demirel_eT8e.jpg&amp;t=1&amp;h=196&amp;w=144&amp;usg=__gthe0B0YUpK0WE6WmWq2Kw8B6gY=" href="http://www.google.com.tr/imgres?imgurl=http://img217.yukle.tc/images/273Volkan-Demirel_eT8e.jpg&amp;imgrefurl=http://yukle.tc/galeri/Volkan_Demirel-186954.html&amp;h=1387&amp;w=1024&amp;sz=245&amp;tbnid=ZBFVey2pZfZ4NM:&amp;tbnh=261&amp;tbnw=193&amp;prev=/images?q=volkan+demirel&amp;zoom=1&amp;q=volkan+demirel&amp;hl=tr&amp;usg=__9V2YDBUr1JfRZrnr5Zuylb_t-hY=&amp;sa=X&amp;ei=yiGuTMKbL4Tg4AaBiLydBg&amp;ved=0CBwQ9QEw" style="width:23.25pt;height:32.25pt;visibility:visible" o:button="t">
              <v:fill o:detectmouseclick="t"/>
              <v:imagedata r:id="rId22" o:title=""/>
            </v:shape>
          </w:pict>
        </w:r>
      </w:hyperlink>
    </w:p>
    <w:p w:rsidR="00856277" w:rsidRPr="00720731" w:rsidRDefault="00856277" w:rsidP="00C338CD">
      <w:pPr>
        <w:rPr>
          <w:rFonts w:ascii="Times New Roman" w:hAnsi="Times New Roman"/>
        </w:rPr>
      </w:pPr>
      <w:r w:rsidRPr="00720731">
        <w:rPr>
          <w:rFonts w:ascii="Times New Roman" w:hAnsi="Times New Roman"/>
        </w:rPr>
        <w:t>Volkan Demirel’in sorusunun cevabı nedir çocuklar?</w:t>
      </w:r>
    </w:p>
    <w:p w:rsidR="00856277" w:rsidRPr="00F0742E" w:rsidRDefault="00856277" w:rsidP="00C338CD">
      <w:pPr>
        <w:rPr>
          <w:rFonts w:ascii="Times New Roman" w:hAnsi="Times New Roman"/>
          <w:sz w:val="24"/>
          <w:szCs w:val="24"/>
        </w:rPr>
      </w:pPr>
      <w:r w:rsidRPr="00F0742E">
        <w:rPr>
          <w:rFonts w:ascii="Times New Roman" w:hAnsi="Times New Roman"/>
          <w:color w:val="FF0000"/>
          <w:sz w:val="24"/>
          <w:szCs w:val="24"/>
        </w:rPr>
        <w:t>A</w:t>
      </w:r>
      <w:r w:rsidRPr="00F0742E">
        <w:rPr>
          <w:rFonts w:ascii="Times New Roman" w:hAnsi="Times New Roman"/>
          <w:sz w:val="24"/>
          <w:szCs w:val="24"/>
        </w:rPr>
        <w:t xml:space="preserve">.ikizaçılı üçgen            </w:t>
      </w:r>
      <w:r w:rsidRPr="00F0742E">
        <w:rPr>
          <w:rFonts w:ascii="Times New Roman" w:hAnsi="Times New Roman"/>
          <w:color w:val="FF0000"/>
          <w:sz w:val="24"/>
          <w:szCs w:val="24"/>
        </w:rPr>
        <w:t>B</w:t>
      </w:r>
      <w:r w:rsidRPr="00F0742E">
        <w:rPr>
          <w:rFonts w:ascii="Times New Roman" w:hAnsi="Times New Roman"/>
          <w:sz w:val="24"/>
          <w:szCs w:val="24"/>
        </w:rPr>
        <w:t>. eşkenar üçgen</w:t>
      </w:r>
    </w:p>
    <w:p w:rsidR="00856277" w:rsidRPr="00F0742E" w:rsidRDefault="00856277" w:rsidP="00C338CD">
      <w:pPr>
        <w:rPr>
          <w:rFonts w:ascii="Times New Roman" w:hAnsi="Times New Roman"/>
          <w:sz w:val="24"/>
          <w:szCs w:val="24"/>
        </w:rPr>
      </w:pPr>
      <w:r w:rsidRPr="00F0742E">
        <w:rPr>
          <w:rFonts w:ascii="Times New Roman" w:hAnsi="Times New Roman"/>
          <w:color w:val="FF0000"/>
          <w:sz w:val="24"/>
          <w:szCs w:val="24"/>
        </w:rPr>
        <w:t>C</w:t>
      </w:r>
      <w:r w:rsidRPr="00F0742E">
        <w:rPr>
          <w:rFonts w:ascii="Times New Roman" w:hAnsi="Times New Roman"/>
          <w:sz w:val="24"/>
          <w:szCs w:val="24"/>
        </w:rPr>
        <w:t xml:space="preserve">.çeşitkenar üçgen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F0742E">
        <w:rPr>
          <w:rFonts w:ascii="Times New Roman" w:hAnsi="Times New Roman"/>
          <w:color w:val="FF0000"/>
          <w:sz w:val="24"/>
          <w:szCs w:val="24"/>
        </w:rPr>
        <w:t>D</w:t>
      </w:r>
      <w:r w:rsidRPr="00F0742E">
        <w:rPr>
          <w:rFonts w:ascii="Times New Roman" w:hAnsi="Times New Roman"/>
          <w:sz w:val="24"/>
          <w:szCs w:val="24"/>
        </w:rPr>
        <w:t>.ikizkenar üçgen</w:t>
      </w:r>
    </w:p>
    <w:p w:rsidR="00856277" w:rsidRDefault="00856277" w:rsidP="00C338CD">
      <w:r>
        <w:rPr>
          <w:noProof/>
          <w:lang w:eastAsia="tr-TR"/>
        </w:rPr>
        <w:pict>
          <v:shape id="_x0000_s1070" type="#_x0000_t62" style="position:absolute;margin-left:46.15pt;margin-top:2.7pt;width:171pt;height:77.2pt;z-index:251656192" adj="-1396,8506">
            <v:textbox>
              <w:txbxContent>
                <w:p w:rsidR="00856277" w:rsidRDefault="00856277">
                  <w:r>
                    <w:t>R            RTE üçgeni bir dik üçgen</w:t>
                  </w:r>
                </w:p>
                <w:p w:rsidR="00856277" w:rsidRDefault="00856277">
                  <w:r>
                    <w:t>T                  E       s(RET)=60° ise</w:t>
                  </w:r>
                </w:p>
                <w:p w:rsidR="00856277" w:rsidRDefault="00856277">
                  <w:r>
                    <w:t xml:space="preserve">                             S(TRE)=?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6" style="position:absolute;margin-left:68.65pt;margin-top:14.65pt;width:40.5pt;height:33pt;z-index:251657216"/>
        </w:pict>
      </w:r>
      <w:r>
        <w:rPr>
          <w:noProof/>
          <w:lang w:eastAsia="tr-TR"/>
        </w:rPr>
        <w:pict>
          <v:rect id="_x0000_s1072" style="position:absolute;margin-left:223.15pt;margin-top:6.4pt;width:4.5pt;height:740.45pt;flip:x;z-index:251655168"/>
        </w:pict>
      </w:r>
    </w:p>
    <w:p w:rsidR="00856277" w:rsidRDefault="00856277" w:rsidP="00C338CD">
      <w:r w:rsidRPr="005277B2">
        <w:rPr>
          <w:rFonts w:ascii="Times New Roman" w:hAnsi="Times New Roman"/>
          <w:b/>
          <w:color w:val="FF0000"/>
          <w:sz w:val="24"/>
          <w:szCs w:val="24"/>
        </w:rPr>
        <w:t>10.</w:t>
      </w:r>
      <w:r w:rsidRPr="00EE69DB">
        <w:t xml:space="preserve"> </w:t>
      </w:r>
      <w:hyperlink r:id="rId23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28" o:spid="_x0000_i1034" type="#_x0000_t75" alt="http://www.google.com.tr/images?q=tbn:IJM5RiZYrxORnM::www.tff.org/Resources/TFF/Images/2008/Turkiye/A-Oyuncular/Sabri-Sar%25C4%25B1ogluB.jpg&amp;t=1&amp;h=78&amp;w=54&amp;usg=__I0J6n83TMBJRzxZ1xeHan17PHdo=" href="http://www.google.com.tr/imgres?imgurl=http://www.tff.org/Resources/TFF/Images/2008/Turkiye/A-Oyuncular/Sabri-Sar%C4%B1ogluB.jpg&amp;imgrefurl=http://www.tff.org/default.aspx?pageID=715&amp;ftxtID=4234&amp;h=1454&amp;w=1024&amp;sz=291&amp;tbnid=IJM5RiZYrxORnM:&amp;tbnh=150&amp;tbnw=106&amp;prev=/images?q=sabri+sar%C4%B1o%C4%9Flu&amp;zoom=1&amp;q=sabri+sar%C4%B1o%C4%9Flu&amp;hl=tr&amp;usg=__Eoz1AVNIPvssWwfB90LTin96HUw=&amp;sa=X&amp;ei=GSSuTIf8N8mG4gaM2ezDBg&amp;ved=0CDEQ9QEw" style="width:19.5pt;height:27.75pt;visibility:visible" o:button="t">
              <v:fill o:detectmouseclick="t"/>
              <v:imagedata r:id="rId24" o:title=""/>
            </v:shape>
          </w:pict>
        </w:r>
      </w:hyperlink>
    </w:p>
    <w:p w:rsidR="00856277" w:rsidRPr="005277B2" w:rsidRDefault="00856277" w:rsidP="00F074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FF0000"/>
        </w:rPr>
        <w:t xml:space="preserve">                              </w:t>
      </w:r>
    </w:p>
    <w:p w:rsidR="00856277" w:rsidRPr="002D6662" w:rsidRDefault="00856277" w:rsidP="005277B2">
      <w:pPr>
        <w:rPr>
          <w:rFonts w:ascii="Times New Roman" w:hAnsi="Times New Roman"/>
          <w:color w:val="000000"/>
        </w:rPr>
      </w:pPr>
      <w:r w:rsidRPr="002D6662">
        <w:rPr>
          <w:rFonts w:ascii="Times New Roman" w:hAnsi="Times New Roman"/>
          <w:color w:val="000000"/>
        </w:rPr>
        <w:t>Sabri Sarıoğlu’nun sorusunun cevabı nedir çocuklar?</w:t>
      </w:r>
    </w:p>
    <w:p w:rsidR="00856277" w:rsidRPr="002D6662" w:rsidRDefault="00856277" w:rsidP="005277B2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73" type="#_x0000_t32" style="position:absolute;margin-left:-45.35pt;margin-top:13.85pt;width:268.5pt;height:0;z-index:251658240" o:connectortype="straight"/>
        </w:pict>
      </w:r>
      <w:r>
        <w:rPr>
          <w:noProof/>
          <w:lang w:eastAsia="tr-TR"/>
        </w:rPr>
        <w:pict>
          <v:shape id="_x0000_s1074" type="#_x0000_t32" style="position:absolute;margin-left:-45.35pt;margin-top:17.6pt;width:268.5pt;height:.75pt;flip:y;z-index:251659264" o:connectortype="straight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30           </w:t>
      </w:r>
      <w:r w:rsidRPr="002D666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.50           </w:t>
      </w:r>
      <w:r w:rsidRPr="002D666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.90           </w:t>
      </w:r>
      <w:r w:rsidRPr="002D666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.40</w:t>
      </w:r>
    </w:p>
    <w:p w:rsidR="00856277" w:rsidRDefault="00856277" w:rsidP="005277B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75" type="#_x0000_t62" style="position:absolute;margin-left:46.15pt;margin-top:1.3pt;width:171pt;height:38.45pt;z-index:251660288" adj="-1813,3764">
            <v:textbox>
              <w:txbxContent>
                <w:p w:rsidR="00856277" w:rsidRDefault="00856277">
                  <w:r>
                    <w:t>Aşağıdaki açılardan hangisinin ölçüsü geniş açıdır?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11.</w:t>
      </w:r>
      <w:hyperlink r:id="rId25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31" o:spid="_x0000_i1035" type="#_x0000_t75" alt="http://www.google.com.tr/images?q=tbn:A67xSbtMmobSLM::www.tff.org/Resources/TFF/Images/2008/Turkiye/A-Oyuncular/Mevlut-Erdinc11B.jpg&amp;t=1&amp;h=78&amp;w=59&amp;usg=__4tonE53K1ZmYfeGGXs-aiPdpKHE=" href="http://www.google.com.tr/imgres?imgurl=http://www.tff.org/Resources/TFF/Images/2008/Turkiye/A-Oyuncular/Mevlut-Erdinc11B.jpg&amp;imgrefurl=http://www.frmtr.com/kisisel-sayfam/1809944-yer-gok-inlesin-bu-sesi-dinlesin-hep-seninleyiz-turkiye-euro-2008-ozel-redox7.html&amp;h=1349&amp;w=1024&amp;sz=239&amp;tbnid=A67xSbtMmobSLM:&amp;tbnh=150&amp;tbnw=114&amp;prev=/images?q=mevl%C3%BCt+erdin%C3%A7&amp;zoom=1&amp;q=mevl%C3%BCt+erdin%C3%A7&amp;hl=tr&amp;usg=__c5Hrd0OeDSMjfn27d9ZAs8IWv-8=&amp;sa=X&amp;ei=HCauTJ23HueL4gbhncD6BQ&amp;ved=0CDwQ9QEw" style="width:24pt;height:32.25pt;visibility:visible" o:button="t">
              <v:fill o:detectmouseclick="t"/>
              <v:imagedata r:id="rId26" o:title=""/>
            </v:shape>
          </w:pict>
        </w:r>
      </w:hyperlink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 </w:t>
      </w:r>
    </w:p>
    <w:p w:rsidR="00856277" w:rsidRDefault="00856277" w:rsidP="002D6662">
      <w:pPr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76" type="#_x0000_t32" style="position:absolute;margin-left:175.9pt;margin-top:28.95pt;width:13.5pt;height:20.95pt;flip:y;z-index:2516142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7" type="#_x0000_t32" style="position:absolute;margin-left:64.9pt;margin-top:32.3pt;width:9pt;height:26.1pt;flip:y;z-index:251609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78" type="#_x0000_t32" style="position:absolute;margin-left:18.4pt;margin-top:32.4pt;width:0;height:26.1pt;flip:y;z-index:251607040" o:connectortype="straight">
            <v:stroke endarrow="block"/>
          </v:shape>
        </w:pict>
      </w:r>
      <w:r>
        <w:rPr>
          <w:rFonts w:ascii="Times New Roman" w:hAnsi="Times New Roman"/>
          <w:sz w:val="24"/>
          <w:szCs w:val="24"/>
        </w:rPr>
        <w:t xml:space="preserve">  </w:t>
      </w:r>
      <w:r w:rsidRPr="00D94B18">
        <w:rPr>
          <w:rFonts w:ascii="Times New Roman" w:hAnsi="Times New Roman"/>
        </w:rPr>
        <w:t>Mevlüt Erdinç’in sorusunun cevabı aşağıdakilerden hangisidir çocuklar?</w:t>
      </w:r>
    </w:p>
    <w:p w:rsidR="00856277" w:rsidRPr="00D94B18" w:rsidRDefault="00856277" w:rsidP="002D6662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79" type="#_x0000_t32" style="position:absolute;margin-left:175.9pt;margin-top:10.8pt;width:8.25pt;height:18.65pt;z-index:2516131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0" type="#_x0000_t32" style="position:absolute;margin-left:133.9pt;margin-top:10.75pt;width:24.75pt;height:.05pt;z-index:2516121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1" type="#_x0000_t32" style="position:absolute;margin-left:109.15pt;margin-top:10.75pt;width:24.75pt;height:.05pt;flip:x;z-index:2516111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2" type="#_x0000_t32" style="position:absolute;margin-left:64.9pt;margin-top:19.4pt;width:17.25pt;height:10.05pt;z-index:251610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18.4pt;margin-top:19.3pt;width:21.75pt;height:0;z-index:251608064" o:connectortype="straight">
            <v:stroke endarrow="block"/>
          </v:shape>
        </w:pict>
      </w:r>
      <w:r w:rsidRPr="00D94B18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FF0000"/>
          <w:sz w:val="24"/>
          <w:szCs w:val="24"/>
        </w:rPr>
        <w:t xml:space="preserve">               B.           C.                 D.</w:t>
      </w:r>
    </w:p>
    <w:p w:rsidR="00856277" w:rsidRDefault="00856277" w:rsidP="002D6662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84" type="#_x0000_t62" style="position:absolute;margin-left:50.65pt;margin-top:20.85pt;width:166.5pt;height:60pt;z-index:251663360" adj="-1421,7398">
            <v:textbox>
              <w:txbxContent>
                <w:p w:rsidR="00856277" w:rsidRDefault="00856277">
                  <w:r>
                    <w:t>D         Y         1. Numaralı açının</w:t>
                  </w:r>
                </w:p>
                <w:p w:rsidR="00856277" w:rsidRPr="00010430" w:rsidRDefault="00856277">
                  <w:pPr>
                    <w:rPr>
                      <w:sz w:val="16"/>
                      <w:szCs w:val="16"/>
                    </w:rPr>
                  </w:pPr>
                  <w:r>
                    <w:t xml:space="preserve"> V                            A    adı nedir?</w:t>
                  </w:r>
                </w:p>
                <w:p w:rsidR="00856277" w:rsidRDefault="00856277"/>
              </w:txbxContent>
            </v:textbox>
          </v:shape>
        </w:pict>
      </w:r>
      <w:r>
        <w:rPr>
          <w:noProof/>
          <w:lang w:eastAsia="tr-TR"/>
        </w:rPr>
        <w:pict>
          <v:shape id="_x0000_s1085" type="#_x0000_t32" style="position:absolute;margin-left:-45.35pt;margin-top:14.1pt;width:268.5pt;height:0;z-index:251662336" o:connectortype="straight"/>
        </w:pict>
      </w:r>
      <w:r>
        <w:rPr>
          <w:noProof/>
          <w:lang w:eastAsia="tr-TR"/>
        </w:rPr>
        <w:pict>
          <v:shape id="_x0000_s1086" type="#_x0000_t32" style="position:absolute;margin-left:-45.35pt;margin-top:8.85pt;width:268.5pt;height:0;z-index:251661312" o:connectortype="straight"/>
        </w:pict>
      </w:r>
    </w:p>
    <w:p w:rsidR="00856277" w:rsidRPr="00681381" w:rsidRDefault="00856277" w:rsidP="00681381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_x0000_s1087" type="#_x0000_t32" style="position:absolute;margin-left:73.9pt;margin-top:15.2pt;width:21.75pt;height:25.5pt;flip:x;z-index:251665408" o:connectortype="straight"/>
        </w:pict>
      </w:r>
      <w:r>
        <w:rPr>
          <w:noProof/>
          <w:lang w:eastAsia="tr-TR"/>
        </w:rPr>
        <w:pict>
          <v:shape id="_x0000_s1088" type="#_x0000_t6" style="position:absolute;margin-left:73.9pt;margin-top:4.7pt;width:66.75pt;height:36pt;z-index:251664384">
            <v:textbox>
              <w:txbxContent>
                <w:p w:rsidR="00856277" w:rsidRPr="00010430" w:rsidRDefault="00856277">
                  <w:r>
                    <w:t xml:space="preserve">1        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12.</w:t>
      </w:r>
      <w:r w:rsidRPr="00681381">
        <w:rPr>
          <w:rFonts w:ascii="Arial" w:hAnsi="Arial" w:cs="Arial"/>
          <w:color w:val="000000"/>
        </w:rPr>
        <w:t xml:space="preserve"> </w:t>
      </w:r>
      <w:hyperlink r:id="rId27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34" o:spid="_x0000_i1036" type="#_x0000_t75" alt="http://www.google.com.tr/images?q=tbn:flPMs1OvuJFY3M::www.tff.org/Resources/TFF/Images/2008/Turkiye/A-Oyuncular/Mehmet-AurelioB.jpg&amp;t=1&amp;h=78&amp;w=57&amp;usg=__y_zC_OtvyLjuYwWXHAQMEjuyvlo=" href="http://www.google.com.tr/imgres?imgurl=http://www.tff.org/Resources/TFF/Images/2008/Turkiye/A-Oyuncular/Mehmet-AurelioB.jpg&amp;imgrefurl=http://www.iddaaforum.net/gundemdeki-konular-ve-haberler/3963-niyet-robinho-kismet-mehmet-aurelio.html&amp;h=1399&amp;w=1024&amp;sz=274&amp;tbnid=flPMs1OvuJFY3M:&amp;tbnh=150&amp;tbnw=110&amp;prev=/images?q=mehmet+aurelio&amp;zoom=1&amp;q=mehmet+aurelio&amp;hl=tr&amp;usg=__HSPcMY_-wz_iihAjwCnljOwdlqs=&amp;sa=X&amp;ei=QCuuTN2rJ4eT4gaz6b31Bg&amp;ved=0CDgQ9QEw" style="width:21.75pt;height:29.25pt;visibility:visible" o:button="t">
              <v:fill o:detectmouseclick="t"/>
              <v:imagedata r:id="rId28" o:title=""/>
            </v:shape>
          </w:pict>
        </w:r>
      </w:hyperlink>
    </w:p>
    <w:p w:rsidR="00856277" w:rsidRPr="00681381" w:rsidRDefault="00856277" w:rsidP="00681381">
      <w:pPr>
        <w:rPr>
          <w:rFonts w:ascii="Times New Roman" w:hAnsi="Times New Roman"/>
          <w:b/>
          <w:sz w:val="24"/>
          <w:szCs w:val="24"/>
        </w:rPr>
      </w:pPr>
      <w:r w:rsidRPr="00681381">
        <w:rPr>
          <w:rFonts w:ascii="Times New Roman" w:hAnsi="Times New Roman"/>
          <w:b/>
          <w:sz w:val="24"/>
          <w:szCs w:val="24"/>
        </w:rPr>
        <w:t xml:space="preserve"> </w:t>
      </w:r>
    </w:p>
    <w:p w:rsidR="00856277" w:rsidRDefault="00856277" w:rsidP="0068138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89" type="#_x0000_t32" style="position:absolute;margin-left:170.65pt;margin-top:32.45pt;width:9pt;height:9pt;flip:y;z-index:251672576" o:connectortype="straight"/>
        </w:pict>
      </w:r>
      <w:r>
        <w:rPr>
          <w:noProof/>
          <w:lang w:eastAsia="tr-TR"/>
        </w:rPr>
        <w:pict>
          <v:shape id="_x0000_s1090" type="#_x0000_t32" style="position:absolute;margin-left:179.65pt;margin-top:32.45pt;width:9.75pt;height:9pt;z-index:251673600" o:connectortype="straight"/>
        </w:pict>
      </w:r>
      <w:r>
        <w:rPr>
          <w:noProof/>
          <w:lang w:eastAsia="tr-TR"/>
        </w:rPr>
        <w:pict>
          <v:shape id="_x0000_s1091" type="#_x0000_t32" style="position:absolute;margin-left:129.4pt;margin-top:36.2pt;width:11.25pt;height:5.25pt;z-index:251671552" o:connectortype="straight"/>
        </w:pict>
      </w:r>
      <w:r>
        <w:rPr>
          <w:noProof/>
          <w:lang w:eastAsia="tr-TR"/>
        </w:rPr>
        <w:pict>
          <v:shape id="_x0000_s1092" type="#_x0000_t32" style="position:absolute;margin-left:121.15pt;margin-top:36.2pt;width:8.25pt;height:5.25pt;flip:y;z-index:251670528" o:connectortype="straight"/>
        </w:pict>
      </w:r>
      <w:r>
        <w:rPr>
          <w:noProof/>
          <w:lang w:eastAsia="tr-TR"/>
        </w:rPr>
        <w:pict>
          <v:shape id="_x0000_s1093" type="#_x0000_t32" style="position:absolute;margin-left:77.65pt;margin-top:36.2pt;width:9pt;height:5.25pt;z-index:251669504" o:connectortype="straight"/>
        </w:pict>
      </w:r>
      <w:r>
        <w:rPr>
          <w:noProof/>
          <w:lang w:eastAsia="tr-TR"/>
        </w:rPr>
        <w:pict>
          <v:shape id="_x0000_s1094" type="#_x0000_t32" style="position:absolute;margin-left:68.65pt;margin-top:36.2pt;width:9pt;height:5.25pt;flip:y;z-index:251668480" o:connectortype="straight"/>
        </w:pict>
      </w:r>
      <w:r>
        <w:rPr>
          <w:noProof/>
          <w:lang w:eastAsia="tr-TR"/>
        </w:rPr>
        <w:pict>
          <v:shape id="_x0000_s1095" type="#_x0000_t32" style="position:absolute;margin-left:22.9pt;margin-top:36.2pt;width:11.25pt;height:5.25pt;z-index:251667456" o:connectortype="straight"/>
        </w:pict>
      </w:r>
      <w:r>
        <w:rPr>
          <w:noProof/>
          <w:lang w:eastAsia="tr-TR"/>
        </w:rPr>
        <w:pict>
          <v:shape id="_x0000_s1096" type="#_x0000_t32" style="position:absolute;margin-left:14.65pt;margin-top:36.2pt;width:8.25pt;height:5.25pt;flip:y;z-index:251666432" o:connectortype="straight"/>
        </w:pict>
      </w:r>
      <w:r>
        <w:rPr>
          <w:rFonts w:ascii="Times New Roman" w:hAnsi="Times New Roman"/>
          <w:sz w:val="24"/>
          <w:szCs w:val="24"/>
        </w:rPr>
        <w:t>M</w:t>
      </w:r>
      <w:r w:rsidRPr="00010430">
        <w:rPr>
          <w:rFonts w:ascii="Times New Roman" w:hAnsi="Times New Roman"/>
          <w:sz w:val="24"/>
          <w:szCs w:val="24"/>
        </w:rPr>
        <w:t xml:space="preserve">ehmet </w:t>
      </w:r>
      <w:r>
        <w:rPr>
          <w:rFonts w:ascii="Times New Roman" w:hAnsi="Times New Roman"/>
          <w:sz w:val="24"/>
          <w:szCs w:val="24"/>
        </w:rPr>
        <w:t>A</w:t>
      </w:r>
      <w:r w:rsidRPr="00010430">
        <w:rPr>
          <w:rFonts w:ascii="Times New Roman" w:hAnsi="Times New Roman"/>
          <w:sz w:val="24"/>
          <w:szCs w:val="24"/>
        </w:rPr>
        <w:t>urelio</w:t>
      </w:r>
      <w:r>
        <w:rPr>
          <w:rFonts w:ascii="Times New Roman" w:hAnsi="Times New Roman"/>
          <w:sz w:val="24"/>
          <w:szCs w:val="24"/>
        </w:rPr>
        <w:t>’nun sorusunun cevabı nedir çocuklar?</w:t>
      </w:r>
    </w:p>
    <w:p w:rsidR="00856277" w:rsidRDefault="00856277" w:rsidP="00681381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97" type="#_x0000_t32" style="position:absolute;margin-left:-45.35pt;margin-top:19.2pt;width:268.5pt;height:0;z-index:251675648" o:connectortype="straight"/>
        </w:pict>
      </w:r>
      <w:r>
        <w:rPr>
          <w:noProof/>
          <w:lang w:eastAsia="tr-TR"/>
        </w:rPr>
        <w:pict>
          <v:shape id="_x0000_s1098" type="#_x0000_t32" style="position:absolute;margin-left:-45.35pt;margin-top:14.7pt;width:268.5pt;height:0;z-index:251674624" o:connectortype="straight"/>
        </w:pict>
      </w:r>
      <w:r>
        <w:rPr>
          <w:rFonts w:ascii="Times New Roman" w:hAnsi="Times New Roman"/>
          <w:sz w:val="24"/>
          <w:szCs w:val="24"/>
        </w:rPr>
        <w:t>A.DVY      B.DVA     C.YVA    D.YVD</w:t>
      </w:r>
    </w:p>
    <w:p w:rsidR="00856277" w:rsidRPr="005277B2" w:rsidRDefault="00856277" w:rsidP="005277B2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99" type="#_x0000_t32" style="position:absolute;margin-left:95.65pt;margin-top:27.1pt;width:4.5pt;height:3pt;flip:x;z-index:251679744" o:connectortype="straight"/>
        </w:pict>
      </w:r>
      <w:r>
        <w:rPr>
          <w:noProof/>
          <w:lang w:eastAsia="tr-TR"/>
        </w:rPr>
        <w:pict>
          <v:shape id="_x0000_s1100" type="#_x0000_t32" style="position:absolute;margin-left:73.9pt;margin-top:24.1pt;width:5.25pt;height:3pt;z-index:251678720" o:connectortype="straight"/>
        </w:pict>
      </w:r>
      <w:r>
        <w:rPr>
          <w:noProof/>
          <w:lang w:eastAsia="tr-TR"/>
        </w:rPr>
        <w:pict>
          <v:shape id="_x0000_s1101" type="#_x0000_t5" style="position:absolute;margin-left:64.9pt;margin-top:14.35pt;width:43.5pt;height:27.75pt;z-index:251677696"/>
        </w:pict>
      </w:r>
      <w:r>
        <w:rPr>
          <w:noProof/>
          <w:lang w:eastAsia="tr-TR"/>
        </w:rPr>
        <w:pict>
          <v:shape id="_x0000_s1102" type="#_x0000_t62" style="position:absolute;margin-left:50.65pt;margin-top:2.35pt;width:166.5pt;height:52.5pt;z-index:251676672" adj="-1725,1851">
            <v:textbox>
              <w:txbxContent>
                <w:p w:rsidR="00856277" w:rsidRDefault="00856277">
                  <w:r>
                    <w:t xml:space="preserve">           E          Yandaki üçgen için                         G                K     hangisi yanlıştır?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13</w:t>
      </w:r>
      <w:r w:rsidRPr="005277B2">
        <w:rPr>
          <w:rFonts w:ascii="Times New Roman" w:hAnsi="Times New Roman"/>
          <w:b/>
          <w:color w:val="FF0000"/>
          <w:sz w:val="24"/>
          <w:szCs w:val="24"/>
        </w:rPr>
        <w:t>.</w:t>
      </w:r>
      <w:r w:rsidRPr="005277B2">
        <w:rPr>
          <w:rFonts w:ascii="Verdana" w:hAnsi="Verdana"/>
          <w:noProof/>
          <w:color w:val="000000"/>
          <w:sz w:val="20"/>
          <w:szCs w:val="20"/>
          <w:lang w:eastAsia="tr-TR"/>
        </w:rPr>
        <w:t xml:space="preserve"> </w:t>
      </w:r>
      <w:hyperlink r:id="rId29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ipfd3D4umV6J9XMZM:" o:spid="_x0000_i1037" type="#_x0000_t75" alt="http://t0.gstatic.com/images?q=tbn:d3D4umV6J9XMZM:http://www.avrupafatihi.com/wp-content/uploads/2010/09/Hakan-Balta11B.jpg" href="http://www.google.com.tr/imgres?imgurl=http://www.avrupafatihi.com/wp-content/uploads/2010/09/Hakan-Balta11B.jpg&amp;imgrefurl=http://www.avrupafatihi.com/milli-takimda-hakan-balta-soku/&amp;usg=__BzBVehSUy_DFGKd_hgHcjMh0YGw=&amp;h=1275&amp;w=1024&amp;sz=231&amp;hl=tr&amp;start=1&amp;zoom=1&amp;um=1&amp;itbs=1&amp;tbnid=d3D4umV6J9XMZM:&amp;tbnh=150&amp;tbnw=120&amp;prev=/images?q=hakan+balta&amp;um=1&amp;hl=tr&amp;tbs=isch" style="width:26.25pt;height:32.25pt;visibility:visible" o:button="t">
              <v:fill o:detectmouseclick="t"/>
              <v:imagedata r:id="rId30" o:title=""/>
            </v:shape>
          </w:pict>
        </w:r>
      </w:hyperlink>
    </w:p>
    <w:p w:rsidR="00856277" w:rsidRDefault="00856277" w:rsidP="005277B2">
      <w:pPr>
        <w:rPr>
          <w:rFonts w:ascii="Times New Roman" w:hAnsi="Times New Roman"/>
        </w:rPr>
      </w:pPr>
    </w:p>
    <w:p w:rsidR="00856277" w:rsidRDefault="00856277" w:rsidP="005277B2">
      <w:pPr>
        <w:rPr>
          <w:rFonts w:ascii="Times New Roman" w:hAnsi="Times New Roman"/>
        </w:rPr>
      </w:pPr>
      <w:r>
        <w:rPr>
          <w:rFonts w:ascii="Times New Roman" w:hAnsi="Times New Roman"/>
        </w:rPr>
        <w:t>Hakan Balta’nın sorusunun cevabı hangisidir çocuklar?</w:t>
      </w:r>
    </w:p>
    <w:p w:rsidR="00856277" w:rsidRDefault="00856277" w:rsidP="005277B2">
      <w:pPr>
        <w:rPr>
          <w:rFonts w:ascii="Times New Roman" w:hAnsi="Times New Roman"/>
        </w:rPr>
      </w:pPr>
      <w:r w:rsidRPr="007F0B7E">
        <w:rPr>
          <w:rFonts w:ascii="Times New Roman" w:hAnsi="Times New Roman"/>
          <w:color w:val="FF0000"/>
        </w:rPr>
        <w:t>A</w:t>
      </w:r>
      <w:r>
        <w:rPr>
          <w:rFonts w:ascii="Times New Roman" w:hAnsi="Times New Roman"/>
        </w:rPr>
        <w:t>.Bu üçgen ikizkenar üçgendir.</w:t>
      </w:r>
    </w:p>
    <w:p w:rsidR="00856277" w:rsidRDefault="00856277" w:rsidP="005277B2">
      <w:pPr>
        <w:rPr>
          <w:rFonts w:ascii="Times New Roman" w:hAnsi="Times New Roman"/>
        </w:rPr>
      </w:pPr>
      <w:r w:rsidRPr="007F0B7E">
        <w:rPr>
          <w:rFonts w:ascii="Times New Roman" w:hAnsi="Times New Roman"/>
          <w:color w:val="FF0000"/>
        </w:rPr>
        <w:t>B</w:t>
      </w:r>
      <w:r>
        <w:rPr>
          <w:rFonts w:ascii="Times New Roman" w:hAnsi="Times New Roman"/>
        </w:rPr>
        <w:t>.Bu üçgen dar açılı bir üçgendir</w:t>
      </w:r>
    </w:p>
    <w:p w:rsidR="00856277" w:rsidRDefault="00856277" w:rsidP="005277B2">
      <w:pPr>
        <w:rPr>
          <w:rFonts w:ascii="Times New Roman" w:hAnsi="Times New Roman"/>
        </w:rPr>
      </w:pPr>
      <w:r w:rsidRPr="007F0B7E">
        <w:rPr>
          <w:rFonts w:ascii="Times New Roman" w:hAnsi="Times New Roman"/>
          <w:color w:val="FF0000"/>
        </w:rPr>
        <w:t>C</w:t>
      </w:r>
      <w:r>
        <w:rPr>
          <w:rFonts w:ascii="Times New Roman" w:hAnsi="Times New Roman"/>
        </w:rPr>
        <w:t>.Bu üçgenin bütün açıları birbirine eşittir.</w:t>
      </w:r>
    </w:p>
    <w:p w:rsidR="00856277" w:rsidRDefault="00856277" w:rsidP="005277B2">
      <w:pPr>
        <w:rPr>
          <w:rFonts w:ascii="Times New Roman" w:hAnsi="Times New Roman"/>
        </w:rPr>
      </w:pPr>
      <w:r w:rsidRPr="007F0B7E">
        <w:rPr>
          <w:rFonts w:ascii="Times New Roman" w:hAnsi="Times New Roman"/>
          <w:color w:val="FF0000"/>
        </w:rPr>
        <w:t>D</w:t>
      </w:r>
      <w:r>
        <w:rPr>
          <w:rFonts w:ascii="Times New Roman" w:hAnsi="Times New Roman"/>
        </w:rPr>
        <w:t>.Bu üçgenin adı, EGK üçgenidir.</w:t>
      </w:r>
    </w:p>
    <w:p w:rsidR="00856277" w:rsidRDefault="00856277" w:rsidP="005277B2">
      <w:pPr>
        <w:rPr>
          <w:rFonts w:ascii="Times New Roman" w:hAnsi="Times New Roman"/>
        </w:rPr>
      </w:pPr>
    </w:p>
    <w:p w:rsidR="00856277" w:rsidRDefault="00856277" w:rsidP="005277B2">
      <w:pPr>
        <w:rPr>
          <w:rFonts w:ascii="Times New Roman" w:hAnsi="Times New Roman"/>
        </w:rPr>
      </w:pPr>
    </w:p>
    <w:p w:rsidR="00856277" w:rsidRDefault="00856277" w:rsidP="005277B2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03" type="#_x0000_t62" style="position:absolute;margin-left:52.15pt;margin-top:-9.35pt;width:192pt;height:43.5pt;z-index:251680768" adj="-1181,14003">
            <v:textbox>
              <w:txbxContent>
                <w:p w:rsidR="00856277" w:rsidRDefault="00856277">
                  <w:r>
                    <w:t>Aşağıdaki üçgenlerin iç açılarını, iletkilerinizle ölçüp bulun çocuklar.</w:t>
                  </w:r>
                </w:p>
              </w:txbxContent>
            </v:textbox>
          </v:shape>
        </w:pict>
      </w:r>
      <w:r w:rsidRPr="00464A51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16.</w:t>
      </w:r>
      <w:r w:rsidRPr="000147CE">
        <w:rPr>
          <w:noProof/>
          <w:lang w:eastAsia="tr-TR"/>
        </w:rPr>
        <w:t xml:space="preserve"> </w:t>
      </w:r>
      <w:hyperlink r:id="rId31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40" o:spid="_x0000_i1038" type="#_x0000_t75" alt="http://t0.gstatic.com/images?q=tbn:_3wMzV3vzjlhZM:http://www.babakus.com/resim/ibrahim_toroman66655.jpg" href="http://www.google.com.tr/imgres?imgurl=http://www.babakus.com/resim/ibrahim_toroman66655.jpg&amp;imgrefurl=http://www.babakus.com/index.php?Babakus=flash&amp;id=2906&amp;page=1264&amp;usg=__rpoyjK5j30aZnVa_kan3ie-UF9Y=&amp;h=200&amp;w=200&amp;sz=70&amp;hl=tr&amp;start=17&amp;zoom=1&amp;um=1&amp;itbs=1&amp;tbnid=_3wMzV3vzjlhZM:&amp;tbnh=104&amp;tbnw=104&amp;prev=/images?q=ibrahim+toraman&amp;um=1&amp;hl=tr&amp;tbs=isch" style="width:30.75pt;height:30.75pt;flip:x;visibility:visible" o:button="t">
              <v:fill o:detectmouseclick="t"/>
              <v:imagedata r:id="rId32" o:title=""/>
            </v:shape>
          </w:pict>
        </w:r>
      </w:hyperlink>
    </w:p>
    <w:p w:rsidR="00856277" w:rsidRDefault="00856277" w:rsidP="000147CE">
      <w:pPr>
        <w:rPr>
          <w:rFonts w:ascii="Times New Roman" w:hAnsi="Times New Roman"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04" type="#_x0000_t32" style="position:absolute;margin-left:148.15pt;margin-top:18.75pt;width:33.75pt;height:44.25pt;z-index:251683840" o:connectortype="straight"/>
        </w:pict>
      </w:r>
      <w:r>
        <w:rPr>
          <w:noProof/>
          <w:lang w:eastAsia="tr-TR"/>
        </w:rPr>
        <w:pict>
          <v:shape id="_x0000_s1105" type="#_x0000_t32" style="position:absolute;margin-left:148.15pt;margin-top:18.75pt;width:96pt;height:26.25pt;z-index:251685888" o:connectortype="straight"/>
        </w:pict>
      </w:r>
      <w:r>
        <w:rPr>
          <w:noProof/>
          <w:lang w:eastAsia="tr-TR"/>
        </w:rPr>
        <w:pict>
          <v:shape id="_x0000_s1106" type="#_x0000_t6" style="position:absolute;margin-left:85.9pt;margin-top:18.75pt;width:68.25pt;height:44.25pt;z-index:251682816"/>
        </w:pict>
      </w:r>
      <w:r>
        <w:rPr>
          <w:noProof/>
          <w:lang w:eastAsia="tr-TR"/>
        </w:rPr>
        <w:pict>
          <v:shape id="_x0000_s1107" type="#_x0000_t5" style="position:absolute;margin-left:-1.1pt;margin-top:18.75pt;width:53.25pt;height:44.25pt;z-index:251681792"/>
        </w:pic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08" type="#_x0000_t32" style="position:absolute;margin-left:181.9pt;margin-top:19.1pt;width:62.25pt;height:18pt;flip:y;z-index:251684864" o:connectortype="straight"/>
        </w:pic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09" type="#_x0000_t32" style="position:absolute;margin-left:167.65pt;margin-top:24.4pt;width:76.5pt;height:3.75pt;z-index:251695104" o:connectortype="straight"/>
        </w:pict>
      </w:r>
      <w:r>
        <w:rPr>
          <w:noProof/>
          <w:lang w:eastAsia="tr-TR"/>
        </w:rPr>
        <w:pict>
          <v:shape id="_x0000_s1110" type="#_x0000_t32" style="position:absolute;margin-left:167.65pt;margin-top:24.4pt;width:45.75pt;height:51.8pt;z-index:251693056" o:connectortype="straight"/>
        </w:pict>
      </w:r>
      <w:r>
        <w:rPr>
          <w:noProof/>
          <w:lang w:eastAsia="tr-TR"/>
        </w:rPr>
        <w:pict>
          <v:shape id="_x0000_s1111" type="#_x0000_t32" style="position:absolute;margin-left:100.15pt;margin-top:19.15pt;width:48pt;height:18.6pt;z-index:251691008" o:connectortype="straight"/>
        </w:pict>
      </w:r>
      <w:r>
        <w:rPr>
          <w:noProof/>
          <w:lang w:eastAsia="tr-TR"/>
        </w:rPr>
        <w:pict>
          <v:shape id="_x0000_s1112" type="#_x0000_t32" style="position:absolute;margin-left:75.4pt;margin-top:19.15pt;width:24.75pt;height:51.75pt;flip:x;z-index:251689984" o:connectortype="straight"/>
        </w:pict>
      </w:r>
      <w:r>
        <w:rPr>
          <w:noProof/>
          <w:lang w:eastAsia="tr-TR"/>
        </w:rPr>
        <w:pict>
          <v:shape id="_x0000_s1113" type="#_x0000_t32" style="position:absolute;margin-left:8.65pt;margin-top:15.4pt;width:9pt;height:51pt;z-index:251688960" o:connectortype="straight"/>
        </w:pict>
      </w:r>
      <w:r>
        <w:rPr>
          <w:noProof/>
          <w:lang w:eastAsia="tr-TR"/>
        </w:rPr>
        <w:pict>
          <v:shape id="_x0000_s1114" type="#_x0000_t32" style="position:absolute;margin-left:17.65pt;margin-top:15.4pt;width:51.75pt;height:51pt;flip:x;z-index:251687936" o:connectortype="straight"/>
        </w:pict>
      </w:r>
      <w:r>
        <w:rPr>
          <w:noProof/>
          <w:lang w:eastAsia="tr-TR"/>
        </w:rPr>
        <w:pict>
          <v:shape id="_x0000_s1115" type="#_x0000_t32" style="position:absolute;margin-left:8.65pt;margin-top:13.9pt;width:60.75pt;height:1.5pt;z-index:251686912" o:connectortype="straight"/>
        </w:pic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16" type="#_x0000_t32" style="position:absolute;margin-left:213.4pt;margin-top:3pt;width:30.75pt;height:47.3pt;flip:y;z-index:251694080" o:connectortype="straight"/>
        </w:pict>
      </w:r>
      <w:r>
        <w:rPr>
          <w:noProof/>
          <w:lang w:eastAsia="tr-TR"/>
        </w:rPr>
        <w:pict>
          <v:shape id="_x0000_s1117" type="#_x0000_t32" style="position:absolute;margin-left:75.4pt;margin-top:11.85pt;width:72.75pt;height:33.15pt;flip:x;z-index:251692032" o:connectortype="straight"/>
        </w:pic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18" type="#_x0000_t32" style="position:absolute;margin-left:-16.85pt;margin-top:21pt;width:270pt;height:0;z-index:251697152" o:connectortype="straight"/>
        </w:pict>
      </w:r>
      <w:r>
        <w:rPr>
          <w:noProof/>
          <w:lang w:eastAsia="tr-TR"/>
        </w:rPr>
        <w:pict>
          <v:shape id="_x0000_s1119" type="#_x0000_t32" style="position:absolute;margin-left:-16.85pt;margin-top:16.5pt;width:270pt;height:0;z-index:251696128" o:connectortype="straight"/>
        </w:pict>
      </w:r>
    </w:p>
    <w:p w:rsidR="00856277" w:rsidRDefault="00856277" w:rsidP="000147C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20" type="#_x0000_t62" style="position:absolute;margin-left:46.15pt;margin-top:8.8pt;width:201.75pt;height:44.85pt;z-index:251698176" adj="-910,5683">
            <v:textbox>
              <w:txbxContent>
                <w:p w:rsidR="00856277" w:rsidRDefault="00856277">
                  <w:r>
                    <w:t>Aşağıdaki açıların ölçülerini iletkinizle bulup, açının türünü yazın çocuklar.</w:t>
                  </w:r>
                </w:p>
              </w:txbxContent>
            </v:textbox>
          </v:shape>
        </w:pict>
      </w:r>
      <w:r w:rsidRPr="000147CE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17.</w:t>
      </w:r>
      <w:r w:rsidRPr="000147CE">
        <w:rPr>
          <w:noProof/>
          <w:lang w:eastAsia="tr-TR"/>
        </w:rPr>
        <w:t xml:space="preserve"> </w:t>
      </w:r>
      <w:hyperlink r:id="rId33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ipf1cmxLG9apEKu_M:" o:spid="_x0000_i1039" type="#_x0000_t75" alt="http://t1.gstatic.com/images?q=tbn:1cmxLG9apEKu_M:http://www.mailce.com/wp-content/uploads/ibrahim-uzulmez.jpg" href="http://www.google.com.tr/imgres?imgurl=http://www.mailce.com/wp-content/uploads/ibrahim-uzulmez.jpg&amp;imgrefurl=http://www.mailce.com/ibrahim-uzulmez-kimdir.html&amp;usg=__H3RbpfNeINi-eDtXJNIeFL6hlPE=&amp;h=600&amp;w=400&amp;sz=42&amp;hl=tr&amp;start=6&amp;zoom=1&amp;um=1&amp;itbs=1&amp;tbnid=1cmxLG9apEKu_M:&amp;tbnh=135&amp;tbnw=90&amp;prev=/images?q=ibrahim+%C3%BCz%C3%BClmez&amp;um=1&amp;hl=tr&amp;tbs=isch" style="width:24pt;height:36.75pt;visibility:visible" o:button="t">
              <v:fill o:detectmouseclick="t"/>
              <v:imagedata r:id="rId34" o:title=""/>
            </v:shape>
          </w:pict>
        </w:r>
      </w:hyperlink>
    </w:p>
    <w:p w:rsidR="00856277" w:rsidRDefault="00856277" w:rsidP="000147C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21" type="#_x0000_t32" style="position:absolute;margin-left:46.15pt;margin-top:23.6pt;width:23.25pt;height:25.5pt;flip:y;z-index:251700224" o:connectortype="straight">
            <v:stroke endarrow="block"/>
          </v:shape>
        </w:pict>
      </w:r>
    </w:p>
    <w:p w:rsidR="00856277" w:rsidRDefault="00856277" w:rsidP="000147CE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122" type="#_x0000_t32" style="position:absolute;margin-left:208.15pt;margin-top:8.65pt;width:5.25pt;height:39.75pt;z-index:2517043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3" type="#_x0000_t32" style="position:absolute;margin-left:167.65pt;margin-top:8.65pt;width:40.5pt;height:0;flip:x;z-index:251703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4" type="#_x0000_t32" style="position:absolute;margin-left:100.15pt;margin-top:8.65pt;width:24pt;height:32.25pt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5" type="#_x0000_t32" style="position:absolute;margin-left:100.15pt;margin-top:8.65pt;width:37.5pt;height:0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26" type="#_x0000_t32" style="position:absolute;margin-left:13.15pt;margin-top:23.65pt;width:33pt;height:0;flip:x;z-index:251699200" o:connectortype="straight">
            <v:stroke endarrow="block"/>
          </v:shape>
        </w:pict>
      </w:r>
    </w:p>
    <w:p w:rsidR="00856277" w:rsidRDefault="00856277" w:rsidP="000147CE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27" type="#_x0000_t32" style="position:absolute;margin-left:-16.85pt;margin-top:119.75pt;width:270pt;height:0;z-index:251712512" o:connectortype="straight"/>
        </w:pict>
      </w:r>
      <w:r>
        <w:rPr>
          <w:noProof/>
          <w:lang w:eastAsia="tr-TR"/>
        </w:rPr>
        <w:pict>
          <v:shape id="_x0000_s1128" type="#_x0000_t32" style="position:absolute;margin-left:-16.85pt;margin-top:114.5pt;width:270pt;height:.05pt;z-index:251711488" o:connectortype="straight"/>
        </w:pict>
      </w:r>
      <w:r>
        <w:rPr>
          <w:noProof/>
          <w:lang w:eastAsia="tr-TR"/>
        </w:rPr>
        <w:pict>
          <v:shape id="_x0000_s1129" type="#_x0000_t32" style="position:absolute;margin-left:178.15pt;margin-top:66.5pt;width:55.5pt;height:21.75pt;flip:y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0" type="#_x0000_t32" style="position:absolute;margin-left:178.15pt;margin-top:88.25pt;width:55.5pt;height:0;z-index:251709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1" type="#_x0000_t32" style="position:absolute;margin-left:80.65pt;margin-top:52.25pt;width:12pt;height:39.75pt;flip:x;z-index:251708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2" type="#_x0000_t32" style="position:absolute;margin-left:92.65pt;margin-top:52.25pt;width:48.75pt;height:0;z-index:251707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3" type="#_x0000_t32" style="position:absolute;margin-left:17.65pt;margin-top:52.25pt;width:34.5pt;height:32.25pt;flip:x y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34" type="#_x0000_t32" style="position:absolute;margin-left:8.65pt;margin-top:84.5pt;width:43.5pt;height:0;flip:x;z-index:251705344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                                                </w:t>
      </w:r>
    </w:p>
    <w:p w:rsidR="00856277" w:rsidRDefault="00856277" w:rsidP="000147CE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35" type="#_x0000_t62" style="position:absolute;margin-left:56.65pt;margin-top:.15pt;width:191.25pt;height:40.5pt;z-index:251713536" adj="-1615,8720">
            <v:textbox>
              <w:txbxContent>
                <w:p w:rsidR="00856277" w:rsidRDefault="00856277">
                  <w:r>
                    <w:t>Aşağıda ölçüsü verilen açıları iletkilerinizle çizin çocuklar.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>18.</w:t>
      </w:r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</w:t>
      </w:r>
      <w:hyperlink r:id="rId35" w:history="1">
        <w:r w:rsidRPr="003C07C2">
          <w:rPr>
            <w:rFonts w:ascii="Arial" w:hAnsi="Arial" w:cs="Arial"/>
            <w:noProof/>
            <w:color w:val="0000FF"/>
            <w:lang w:eastAsia="tr-TR"/>
          </w:rPr>
          <w:pict>
            <v:shape id="Resim 49" o:spid="_x0000_i1040" type="#_x0000_t75" alt="http://t3.gstatic.com/images?q=tbn:9agT2HaJR3LWiM:http://www.itusozluk.com/img.php/3ad12fb496704fe7b5acdfedd21d93e032345/necip%2Buysal" href="http://www.google.com.tr/imgres?imgurl=http://www.itusozluk.com/img.php/3ad12fb496704fe7b5acdfedd21d93e032345/necip+uysal&amp;imgrefurl=http://www.itusozluk.com/gorseller/necip+uysal/152624&amp;usg=__tfT3oTzWzVTPhtD0kXadZ5EYeUU=&amp;h=600&amp;w=414&amp;sz=42&amp;hl=tr&amp;start=20&amp;zoom=1&amp;um=1&amp;itbs=1&amp;tbnid=9agT2HaJR3LWiM:&amp;tbnh=135&amp;tbnw=93&amp;prev=/images?q=necip+uysal&amp;um=1&amp;hl=tr&amp;tbs=isch" style="width:25.5pt;height:37.5pt;visibility:visible" o:button="t">
              <v:fill o:detectmouseclick="t"/>
              <v:imagedata r:id="rId36" o:title=""/>
            </v:shape>
          </w:pict>
        </w:r>
      </w:hyperlink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</w: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s(B)= 75°             s(J)= 125°</w:t>
      </w:r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</w:t>
      </w:r>
      <w: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   </w:t>
      </w: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s(K)=45°</w:t>
      </w:r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  </w: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s(M)= 110°         s(A)=60°          s(N)=150°</w:t>
      </w:r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 </w: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BA71B0">
      <w:pPr>
        <w:rPr>
          <w:rFonts w:ascii="Comic Sans MS" w:hAnsi="Comic Sans MS"/>
        </w:rPr>
      </w:pPr>
      <w:hyperlink r:id="rId37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</w:t>
      </w: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</w:p>
    <w:p w:rsidR="00856277" w:rsidRPr="003B5B73" w:rsidRDefault="00856277" w:rsidP="000147CE">
      <w:pPr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</w:pPr>
      <w:r w:rsidRPr="003B5B73">
        <w:rPr>
          <w:rFonts w:ascii="Times New Roman" w:hAnsi="Times New Roman"/>
          <w:b/>
          <w:noProof/>
          <w:color w:val="FF0000"/>
          <w:sz w:val="24"/>
          <w:szCs w:val="24"/>
          <w:lang w:eastAsia="tr-TR"/>
        </w:rPr>
        <w:t xml:space="preserve">                             </w:t>
      </w:r>
    </w:p>
    <w:sectPr w:rsidR="00856277" w:rsidRPr="003B5B73" w:rsidSect="00CD2EA8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65427"/>
    <w:multiLevelType w:val="hybridMultilevel"/>
    <w:tmpl w:val="D7F800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DF535B"/>
    <w:multiLevelType w:val="hybridMultilevel"/>
    <w:tmpl w:val="5B3EE1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A61994"/>
    <w:multiLevelType w:val="hybridMultilevel"/>
    <w:tmpl w:val="E146FC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DE6FE1"/>
    <w:multiLevelType w:val="hybridMultilevel"/>
    <w:tmpl w:val="792AAB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CF4EF2"/>
    <w:multiLevelType w:val="hybridMultilevel"/>
    <w:tmpl w:val="80DCFDD0"/>
    <w:lvl w:ilvl="0" w:tplc="7BC48CB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F02B54"/>
    <w:multiLevelType w:val="hybridMultilevel"/>
    <w:tmpl w:val="5C268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42686F"/>
    <w:multiLevelType w:val="hybridMultilevel"/>
    <w:tmpl w:val="9364CF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867A4A"/>
    <w:multiLevelType w:val="hybridMultilevel"/>
    <w:tmpl w:val="BA10A5C2"/>
    <w:lvl w:ilvl="0" w:tplc="68CE0A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F462F2"/>
    <w:multiLevelType w:val="hybridMultilevel"/>
    <w:tmpl w:val="6FAE04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13B36A3"/>
    <w:multiLevelType w:val="hybridMultilevel"/>
    <w:tmpl w:val="030AE9FC"/>
    <w:lvl w:ilvl="0" w:tplc="4CA236E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283"/>
    <w:rsid w:val="00010430"/>
    <w:rsid w:val="000147CE"/>
    <w:rsid w:val="00025FA5"/>
    <w:rsid w:val="00090591"/>
    <w:rsid w:val="002172B7"/>
    <w:rsid w:val="00260BF1"/>
    <w:rsid w:val="002C5221"/>
    <w:rsid w:val="002D6662"/>
    <w:rsid w:val="00332650"/>
    <w:rsid w:val="0036142E"/>
    <w:rsid w:val="00373ACC"/>
    <w:rsid w:val="003B5B73"/>
    <w:rsid w:val="003C07C2"/>
    <w:rsid w:val="003D7F26"/>
    <w:rsid w:val="004328FA"/>
    <w:rsid w:val="00435692"/>
    <w:rsid w:val="00464A51"/>
    <w:rsid w:val="004C4FD8"/>
    <w:rsid w:val="00510132"/>
    <w:rsid w:val="005277B2"/>
    <w:rsid w:val="00641818"/>
    <w:rsid w:val="00681381"/>
    <w:rsid w:val="00720731"/>
    <w:rsid w:val="00780117"/>
    <w:rsid w:val="00791362"/>
    <w:rsid w:val="007A1D25"/>
    <w:rsid w:val="007F0B7E"/>
    <w:rsid w:val="00856277"/>
    <w:rsid w:val="00945097"/>
    <w:rsid w:val="009616C6"/>
    <w:rsid w:val="0099401A"/>
    <w:rsid w:val="009D6678"/>
    <w:rsid w:val="009E4C0B"/>
    <w:rsid w:val="009E74CF"/>
    <w:rsid w:val="00A17C66"/>
    <w:rsid w:val="00A31CA6"/>
    <w:rsid w:val="00A57B9F"/>
    <w:rsid w:val="00AD1EBD"/>
    <w:rsid w:val="00AF366F"/>
    <w:rsid w:val="00B25474"/>
    <w:rsid w:val="00BA71B0"/>
    <w:rsid w:val="00C25E4A"/>
    <w:rsid w:val="00C338CD"/>
    <w:rsid w:val="00C84676"/>
    <w:rsid w:val="00C86D4B"/>
    <w:rsid w:val="00CD2EA8"/>
    <w:rsid w:val="00D6579C"/>
    <w:rsid w:val="00D94B18"/>
    <w:rsid w:val="00E149BA"/>
    <w:rsid w:val="00E5069F"/>
    <w:rsid w:val="00E637F2"/>
    <w:rsid w:val="00E80C75"/>
    <w:rsid w:val="00E87856"/>
    <w:rsid w:val="00E95F04"/>
    <w:rsid w:val="00EA4C88"/>
    <w:rsid w:val="00EE3CA3"/>
    <w:rsid w:val="00EE69DB"/>
    <w:rsid w:val="00F0742E"/>
    <w:rsid w:val="00F125BF"/>
    <w:rsid w:val="00F36283"/>
    <w:rsid w:val="00F41E94"/>
    <w:rsid w:val="00FA12E7"/>
    <w:rsid w:val="00FC5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F0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338C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338CD"/>
    <w:rPr>
      <w:rFonts w:ascii="Cambria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2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5F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6142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A71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7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tff.org/Resources/TFF/Images/2008/Turkiye/A-Oyuncular/Semih-SenturkB.jpg&amp;imgrefurl=http://www.tff.org/default.aspx?pageID=715&amp;ftxtID=4234&amp;h=1262&amp;w=1024&amp;sz=264&amp;tbnid=oJjJ_I8PXzS4XM:&amp;tbnh=150&amp;tbnw=122&amp;prev=/images?q=semih+%C5%9Fent%C3%BCrk&amp;zoom=1&amp;q=semih+%C5%9Fent%C3%BCrk&amp;hl=tr&amp;usg=__bYWHlzUKd99KZZ9EgvglYKDFqiQ=&amp;sa=X&amp;ei=wRauTLalAYeT4gaz6b31Bg&amp;ved=0CB4Q9QEwAA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img217.yukle.tc/images/273Volkan-Demirel_eT8e.jpg&amp;imgrefurl=http://yukle.tc/galeri/Volkan_Demirel-186954.html&amp;h=1387&amp;w=1024&amp;sz=245&amp;tbnid=ZBFVey2pZfZ4NM:&amp;tbnh=261&amp;tbnw=193&amp;prev=/images?q=volkan+demirel&amp;zoom=1&amp;q=volkan+demirel&amp;hl=tr&amp;usg=__9V2YDBUr1JfRZrnr5Zuylb_t-hY=&amp;sa=X&amp;ei=yiGuTMKbL4Tg4AaBiLydBg&amp;ved=0CBwQ9QEwAA" TargetMode="External"/><Relationship Id="rId34" Type="http://schemas.openxmlformats.org/officeDocument/2006/relationships/image" Target="media/image15.jpeg"/><Relationship Id="rId7" Type="http://schemas.openxmlformats.org/officeDocument/2006/relationships/hyperlink" Target="http://www.google.com.tr/imgres?imgurl=http://www.iyi-resimler.com/data/media/2394/nihat-kahveci_resimleri_9.jpg&amp;imgrefurl=http://www.iyi-resimler.com/resimler-nihat-kahveci-resimleri-2394-nihat-kahveci-resimleri-8770.html&amp;h=1247&amp;w=1024&amp;sz=180&amp;tbnid=4pC2FmnmPa0BzM:&amp;tbnh=150&amp;tbnw=123&amp;prev=/images?q=Nihat+kahveci&amp;zoom=1&amp;q=Nihat+kahveci&amp;hl=tr&amp;usg=__6ggbsDPo6Sfk0MJoXt8mPnQ4bhQ=&amp;sa=X&amp;ei=TA6uTJ_gNtG84gaGo9zzBg&amp;ved=0CD0Q9QEwBw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galeri.uludagsozluk.com/12/g%C3%B6khan-g%C3%B6n%C3%BCl_23619.jpg&amp;imgrefurl=http://www.uludagsozluk.com/k/g%C3%B6khan-g%C3%B6n%C3%BCl/7/&amp;h=1435&amp;w=1024&amp;sz=324&amp;tbnid=Yh56D9LFfci2HM:&amp;tbnh=150&amp;tbnw=107&amp;prev=/images?q=g%C3%B6khan+g%C3%B6n%C3%BCl&amp;zoom=1&amp;q=g%C3%B6khan+g%C3%B6n%C3%BCl&amp;hl=tr&amp;usg=__-upGW-XkZxmfS_bN9VA_FkbIpCE=&amp;sa=X&amp;ei=UBuuTPNO0qjgBuelocYG&amp;ved=0CEgQ9QEwCQ" TargetMode="External"/><Relationship Id="rId25" Type="http://schemas.openxmlformats.org/officeDocument/2006/relationships/hyperlink" Target="http://www.google.com.tr/imgres?imgurl=http://www.tff.org/Resources/TFF/Images/2008/Turkiye/A-Oyuncular/Mevlut-Erdinc11B.jpg&amp;imgrefurl=http://www.frmtr.com/kisisel-sayfam/1809944-yer-gok-inlesin-bu-sesi-dinlesin-hep-seninleyiz-turkiye-euro-2008-ozel-redox7.html&amp;h=1349&amp;w=1024&amp;sz=239&amp;tbnid=A67xSbtMmobSLM:&amp;tbnh=150&amp;tbnw=114&amp;prev=/images?q=mevl%C3%BCt+erdin%C3%A7&amp;zoom=1&amp;q=mevl%C3%BCt+erdin%C3%A7&amp;hl=tr&amp;usg=__c5Hrd0OeDSMjfn27d9ZAs8IWv-8=&amp;sa=X&amp;ei=HCauTJ23HueL4gbhncD6BQ&amp;ved=0CDwQ9QEwBw" TargetMode="External"/><Relationship Id="rId33" Type="http://schemas.openxmlformats.org/officeDocument/2006/relationships/hyperlink" Target="http://www.google.com.tr/imgres?imgurl=http://www.mailce.com/wp-content/uploads/ibrahim-uzulmez.jpg&amp;imgrefurl=http://www.mailce.com/ibrahim-uzulmez-kimdir.html&amp;usg=__H3RbpfNeINi-eDtXJNIeFL6hlPE=&amp;h=600&amp;w=400&amp;sz=42&amp;hl=tr&amp;start=6&amp;zoom=1&amp;um=1&amp;itbs=1&amp;tbnid=1cmxLG9apEKu_M:&amp;tbnh=135&amp;tbnw=90&amp;prev=/images?q=ibrahim+%C3%BCz%C3%BClmez&amp;um=1&amp;hl=tr&amp;tbs=isch:1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google.com.tr/imgres?imgurl=http://www.avrupafatihi.com/wp-content/uploads/2010/09/Hakan-Balta11B.jpg&amp;imgrefurl=http://www.avrupafatihi.com/milli-takimda-hakan-balta-soku/&amp;usg=__BzBVehSUy_DFGKd_hgHcjMh0YGw=&amp;h=1275&amp;w=1024&amp;sz=231&amp;hl=tr&amp;start=1&amp;zoom=1&amp;um=1&amp;itbs=1&amp;tbnid=d3D4umV6J9XMZM:&amp;tbnh=150&amp;tbnw=120&amp;prev=/images?q=hakan+balta&amp;um=1&amp;hl=tr&amp;tbs=isch: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mailce.com/wp-content/uploads/servet-cetin.jpg&amp;imgrefurl=http://www.mailce.com/servet-cetin-kimdir.html&amp;h=1404&amp;w=1024&amp;sz=290&amp;tbnid=_9g_JfXevkmKaM:&amp;tbnh=263&amp;tbnw=192&amp;prev=/images?q=servet+%C3%A7etin&amp;zoom=1&amp;q=servet+%C3%A7etin&amp;hl=tr&amp;usg=__TZChnZYM7StUgbrx1sTsRMlcB0M=&amp;sa=X&amp;ei=9xGuTNeNGMmh4QaQgemLBg&amp;ved=0CBwQ9QEwAA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www.sorubak.com/" TargetMode="External"/><Relationship Id="rId5" Type="http://schemas.openxmlformats.org/officeDocument/2006/relationships/hyperlink" Target="http://www.google.com.tr/imgres?imgurl=http://www.nkfu.com/resimler/arda-turan-resimleri-3.jpg&amp;imgrefurl=http://www.nkfu.com/arda-turan-resimleri/&amp;h=1262&amp;w=1024&amp;sz=274&amp;tbnid=8VhBYzKLoXsiyM:&amp;tbnh=150&amp;tbnw=122&amp;prev=/images?q=arda+turan&amp;zoom=1&amp;q=arda+turan&amp;hl=tr&amp;usg=__keBYUvt9siXDky6V6XXTJNEcCmw=&amp;sa=X&amp;ei=2guuTM2oJNOU4ga_ytn0Bg&amp;ved=0CCoQ9QEwAw" TargetMode="External"/><Relationship Id="rId15" Type="http://schemas.openxmlformats.org/officeDocument/2006/relationships/hyperlink" Target="http://www.google.com.tr/imgres?imgurl=http://www.tff.org/Resources/TFF/Images/2008/Turkiye/A-Oyuncular/Hamit-Altintop11B.jpg&amp;imgrefurl=http://www.tff.org/default.aspx?pageID=715&amp;ftxtID=4234&amp;h=1421&amp;w=1024&amp;sz=275&amp;tbnid=IK-N5JEwBEU5PM:&amp;tbnh=150&amp;tbnw=108&amp;prev=/images?q=HAM%C4%B0T+ALTINTOP&amp;zoom=1&amp;q=HAM%C4%B0T+ALTINTOP&amp;hl=tr&amp;usg=__YUwa_Zt-Xhua3jS4wh8x-4QcD0w=&amp;sa=X&amp;ei=uxiuTO7EJOqT4AaHmZTzBg&amp;ved=0CEcQ9QEwCA" TargetMode="External"/><Relationship Id="rId23" Type="http://schemas.openxmlformats.org/officeDocument/2006/relationships/hyperlink" Target="http://www.google.com.tr/imgres?imgurl=http://www.tff.org/Resources/TFF/Images/2008/Turkiye/A-Oyuncular/Sabri-Sar%C4%B1ogluB.jpg&amp;imgrefurl=http://www.tff.org/default.aspx?pageID=715&amp;ftxtID=4234&amp;h=1454&amp;w=1024&amp;sz=291&amp;tbnid=IJM5RiZYrxORnM:&amp;tbnh=150&amp;tbnw=106&amp;prev=/images?q=sabri+sar%C4%B1o%C4%9Flu&amp;zoom=1&amp;q=sabri+sar%C4%B1o%C4%9Flu&amp;hl=tr&amp;usg=__Eoz1AVNIPvssWwfB90LTin96HUw=&amp;sa=X&amp;ei=GSSuTIf8N8mG4gaM2ezDBg&amp;ved=0CDEQ9QEwBg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imgurl=http://www.tff.org/Resources/TFF/Images/2008/Turkiye/A-Oyuncular/Emre-BelozogluB.jpg&amp;imgrefurl=http://www.tff.org/default.aspx?pageID=715&amp;ftxtID=4234&amp;h=1456&amp;w=1024&amp;sz=286&amp;tbnid=8mS36NLq58pxrM:&amp;tbnh=150&amp;tbnw=105&amp;prev=/images?q=emre+bel%C3%B6zo%C4%9Flu&amp;zoom=1&amp;q=emre+bel%C3%B6zo%C4%9Flu&amp;hl=tr&amp;usg=__SXdYB9w112nj4rTcH8bVtglPypg=&amp;sa=X&amp;ei=eR-uTKLGMYvR4gb39NWPBg&amp;ved=0CD0Q9QEwCQ" TargetMode="External"/><Relationship Id="rId31" Type="http://schemas.openxmlformats.org/officeDocument/2006/relationships/hyperlink" Target="http://www.google.com.tr/imgres?imgurl=http://www.babakus.com/resim/ibrahim_toroman66655.jpg&amp;imgrefurl=http://www.babakus.com/index.php?Babakus=flash&amp;id=2906&amp;page=1264&amp;usg=__rpoyjK5j30aZnVa_kan3ie-UF9Y=&amp;h=200&amp;w=200&amp;sz=70&amp;hl=tr&amp;start=17&amp;zoom=1&amp;um=1&amp;itbs=1&amp;tbnid=_3wMzV3vzjlhZM:&amp;tbnh=104&amp;tbnw=104&amp;prev=/images?q=ibrahim+toraman&amp;um=1&amp;hl=tr&amp;tbs=isch: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kolayresim.com/up/Tuncay-%C5%9Eanl%C4%B1_NUVg.jpg&amp;imgrefurl=http://www.kolayresim.com/Tuncay-Sanli_79.html&amp;h=1415&amp;w=1024&amp;sz=301&amp;tbnid=kzIvxI9Z38ntZM:&amp;tbnh=150&amp;tbnw=109&amp;prev=/images?q=TUNCAY+%C5%9EANLI&amp;zoom=1&amp;q=TUNCAY+%C5%9EANLI&amp;hl=tr&amp;usg=__g5d7Gdj_5vkFnLTRzY1RqaobQD0=&amp;sa=X&amp;ei=tw-uTOyRFInj4waK1qjqBg&amp;ved=0CD8Q9QEwB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imgres?imgurl=http://www.tff.org/Resources/TFF/Images/2008/Turkiye/A-Oyuncular/Mehmet-AurelioB.jpg&amp;imgrefurl=http://www.iddaaforum.net/gundemdeki-konular-ve-haberler/3963-niyet-robinho-kismet-mehmet-aurelio.html&amp;h=1399&amp;w=1024&amp;sz=274&amp;tbnid=flPMs1OvuJFY3M:&amp;tbnh=150&amp;tbnw=110&amp;prev=/images?q=mehmet+aurelio&amp;zoom=1&amp;q=mehmet+aurelio&amp;hl=tr&amp;usg=__HSPcMY_-wz_iihAjwCnljOwdlqs=&amp;sa=X&amp;ei=QCuuTN2rJ4eT4gaz6b31Bg&amp;ved=0CDgQ9QEwBg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www.google.com.tr/imgres?imgurl=http://www.itusozluk.com/img.php/3ad12fb496704fe7b5acdfedd21d93e032345/necip+uysal&amp;imgrefurl=http://www.itusozluk.com/gorseller/necip+uysal/152624&amp;usg=__tfT3oTzWzVTPhtD0kXadZ5EYeUU=&amp;h=600&amp;w=414&amp;sz=42&amp;hl=tr&amp;start=20&amp;zoom=1&amp;um=1&amp;itbs=1&amp;tbnid=9agT2HaJR3LWiM:&amp;tbnh=135&amp;tbnw=93&amp;prev=/images?q=necip+uysal&amp;um=1&amp;hl=tr&amp;tbs=isch: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821</TotalTime>
  <Pages>3</Pages>
  <Words>1298</Words>
  <Characters>7403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21</cp:revision>
  <dcterms:created xsi:type="dcterms:W3CDTF">2010-09-28T13:22:00Z</dcterms:created>
  <dcterms:modified xsi:type="dcterms:W3CDTF">2010-10-30T18:01:00Z</dcterms:modified>
</cp:coreProperties>
</file>